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410EB01" w14:textId="77777777" w:rsidTr="00B43C31">
        <w:tc>
          <w:tcPr>
            <w:tcW w:w="5000" w:type="pct"/>
            <w:shd w:val="clear" w:color="auto" w:fill="auto"/>
          </w:tcPr>
          <w:p w14:paraId="4232DB39" w14:textId="77777777" w:rsidR="005F2928" w:rsidRDefault="00DB3558" w:rsidP="0041298F">
            <w:pPr>
              <w:pStyle w:val="Picture"/>
            </w:pPr>
            <w:r>
              <w:pict w14:anchorId="0B395BB2">
                <v:shape id="_x0000_i1027" type="#_x0000_t75" style="width:6in;height:33.3pt">
                  <v:imagedata r:id="rId7" o:title="" croptop="7373f" cropbottom="21299f"/>
                </v:shape>
              </w:pict>
            </w:r>
          </w:p>
        </w:tc>
      </w:tr>
    </w:tbl>
    <w:p w14:paraId="08146247" w14:textId="77777777" w:rsidR="002C5E76" w:rsidRPr="0041298F" w:rsidRDefault="00DB3558" w:rsidP="002C5E76">
      <w:pPr>
        <w:pStyle w:val="FFSHeading"/>
      </w:pPr>
      <w:r>
        <w:pict w14:anchorId="327F8039">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1B1389">
        <w:t>4.1.1 Processing Commodities</w:t>
      </w:r>
    </w:p>
    <w:p w14:paraId="110AFA43" w14:textId="77777777" w:rsidR="002C5E76" w:rsidRDefault="002C5E76" w:rsidP="002C5E76"/>
    <w:p w14:paraId="6D2FA637" w14:textId="77777777" w:rsidR="002C5E76" w:rsidRDefault="002C5E76" w:rsidP="002C5E76">
      <w:pPr>
        <w:pStyle w:val="ActivitySection"/>
      </w:pPr>
      <w:r>
        <w:t>Purpose</w:t>
      </w:r>
    </w:p>
    <w:p w14:paraId="58088FEE" w14:textId="77777777" w:rsidR="001B1389" w:rsidRDefault="001B1389" w:rsidP="001B1389">
      <w:pPr>
        <w:pStyle w:val="ActivityBody"/>
      </w:pPr>
      <w:r>
        <w:t>Food scientists are concerned with the quality, preservation, and processing of food products. Food processing is any deliberate change in a food commodity between its point of origin and its availability to consumers. This includes all processes used to make raw food commodities suitable for consumption or storage. Food processing involves basic preparation of foods, altering a food product, preservation, and packaging techniques. A processing facility processes food through manipulations of the food product, including mechanical actions, heating, and extrusion. For instance, to make chicken nuggets into different shapes the processed chicken travels through an extruder (a tube) that pushes the chicken out into the desired shape. Extrusion is the manipulation used in this process.</w:t>
      </w:r>
    </w:p>
    <w:p w14:paraId="5B86725A" w14:textId="77777777" w:rsidR="001B1389" w:rsidRPr="0002412C" w:rsidRDefault="001B1389" w:rsidP="001B1389"/>
    <w:p w14:paraId="4FDDDF2E" w14:textId="77777777" w:rsidR="001B1389" w:rsidRDefault="001B1389" w:rsidP="001B1389">
      <w:pPr>
        <w:pStyle w:val="ActivityBody"/>
      </w:pPr>
      <w:r>
        <w:t>Most of the food you eat comes from plant and animal material, and once harvested the raw product begins to break down. When working with food, scientists and technologists must control the natural processes of decay. Food preservation uses specific processing techniques that minimize spoilage in food products. Canning is a food preservation technique that helps provide a safe food supply and extends the shelf life of the food product. Canning preserves food by heating the food product to destroy pathogens and forming a protective barrier within the can or jar to extend the shelf life of the food product.</w:t>
      </w:r>
    </w:p>
    <w:p w14:paraId="0DC7C48D" w14:textId="77777777" w:rsidR="001B1389" w:rsidRPr="007E26E6" w:rsidRDefault="001B1389" w:rsidP="001B1389"/>
    <w:p w14:paraId="43CC0AB9" w14:textId="77777777" w:rsidR="001B1389" w:rsidRDefault="001B1389" w:rsidP="001B1389">
      <w:pPr>
        <w:pStyle w:val="ActivityBody"/>
      </w:pPr>
      <w:r>
        <w:t>Food processing encompasses many operations. Although exact procedures vary based on the raw commodit</w:t>
      </w:r>
      <w:r w:rsidR="00DD6B18">
        <w:t>y and desired product, basic</w:t>
      </w:r>
      <w:r>
        <w:t xml:space="preserve"> underlying principles </w:t>
      </w:r>
      <w:r w:rsidR="00DD6B18">
        <w:t xml:space="preserve">exist </w:t>
      </w:r>
      <w:r>
        <w:t>within food processing. Unit operations offer a systematic approach to t</w:t>
      </w:r>
      <w:r w:rsidR="00DD6B18">
        <w:t>he processing of food. Food processing is comprised of</w:t>
      </w:r>
      <w:r>
        <w:t xml:space="preserve"> approximately twelve unit operations or broad categories of common processing operations. When a worker harvests and transports raw commodities such as crops or animals to a food processing facility, the category of unit operations is materials handling. Once transported, other unit operations include separating, cleaning, disintegrating, pumping, mixing, heat exchange, evaporation, drying, forming, packaging, and controlling. As a food product is processed, the inherent characteristics of the food change physically or chemically. The changes are meant to make the food more practica</w:t>
      </w:r>
      <w:r w:rsidR="00DD6B18">
        <w:t>l and convenient for consumers.</w:t>
      </w:r>
    </w:p>
    <w:p w14:paraId="05C42936" w14:textId="77777777" w:rsidR="001B1389" w:rsidRPr="001B1389" w:rsidRDefault="001B1389" w:rsidP="001B1389"/>
    <w:p w14:paraId="516DB377" w14:textId="77777777" w:rsidR="002C5E76" w:rsidRDefault="001B1389" w:rsidP="001B1389">
      <w:pPr>
        <w:pStyle w:val="ActivityBody"/>
      </w:pPr>
      <w:r>
        <w:t>Many physical and chemical changes occur as foods are processed. Can you use your knowledge of food chemistry along with the unit operations of processing to determine changes occurring in foods?</w:t>
      </w:r>
    </w:p>
    <w:p w14:paraId="788AB491" w14:textId="77777777" w:rsidR="003B0686" w:rsidRPr="00210996" w:rsidRDefault="003B0686" w:rsidP="002C5E76"/>
    <w:p w14:paraId="7C3E24C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E1F585C" w14:textId="77777777" w:rsidTr="002C5E76">
        <w:tc>
          <w:tcPr>
            <w:tcW w:w="5499" w:type="dxa"/>
          </w:tcPr>
          <w:p w14:paraId="77168557" w14:textId="77777777" w:rsidR="002C5E76" w:rsidRDefault="002C5E76" w:rsidP="00BE7183">
            <w:pPr>
              <w:pStyle w:val="ActivityBodyBold"/>
            </w:pPr>
            <w:r>
              <w:t xml:space="preserve">Per </w:t>
            </w:r>
            <w:r w:rsidR="001B1389">
              <w:t>class</w:t>
            </w:r>
            <w:r>
              <w:t>:</w:t>
            </w:r>
          </w:p>
          <w:p w14:paraId="360655B7" w14:textId="77777777" w:rsidR="001B1389" w:rsidRDefault="001B1389" w:rsidP="001B1389">
            <w:pPr>
              <w:pStyle w:val="Activitybullet"/>
            </w:pPr>
            <w:r>
              <w:t>Large canning pot with jar rack</w:t>
            </w:r>
          </w:p>
          <w:p w14:paraId="2C1311BE" w14:textId="77777777" w:rsidR="001B1389" w:rsidRDefault="001B1389" w:rsidP="001B1389">
            <w:pPr>
              <w:pStyle w:val="Activitybullet"/>
            </w:pPr>
            <w:r>
              <w:t>Jar lifter</w:t>
            </w:r>
          </w:p>
          <w:p w14:paraId="729C6BB4" w14:textId="77777777" w:rsidR="001B1389" w:rsidRDefault="001B1389" w:rsidP="001B1389">
            <w:pPr>
              <w:pStyle w:val="Activitybullet"/>
            </w:pPr>
            <w:r>
              <w:t>Large tongs</w:t>
            </w:r>
          </w:p>
          <w:p w14:paraId="75DCD5BE" w14:textId="77777777" w:rsidR="001B1389" w:rsidRDefault="001B1389" w:rsidP="001B1389">
            <w:pPr>
              <w:pStyle w:val="Activitybullet"/>
            </w:pPr>
            <w:r>
              <w:t>Paper towels</w:t>
            </w:r>
          </w:p>
          <w:p w14:paraId="3400D5E2" w14:textId="605D7D57" w:rsidR="001B1389" w:rsidRDefault="00BA5A7A" w:rsidP="001B1389">
            <w:pPr>
              <w:pStyle w:val="Activitybullet"/>
            </w:pPr>
            <w:r>
              <w:t>Large</w:t>
            </w:r>
            <w:r w:rsidR="001B1389">
              <w:t xml:space="preserve"> saucepan</w:t>
            </w:r>
          </w:p>
          <w:p w14:paraId="1F19FC52" w14:textId="77777777" w:rsidR="001B1389" w:rsidRDefault="001B1389" w:rsidP="001B1389">
            <w:pPr>
              <w:pStyle w:val="Activitybullet"/>
            </w:pPr>
            <w:r>
              <w:t xml:space="preserve">5 electronic balances </w:t>
            </w:r>
          </w:p>
          <w:p w14:paraId="42F198A0" w14:textId="77777777" w:rsidR="001B1389" w:rsidRDefault="001B1389" w:rsidP="001B1389">
            <w:pPr>
              <w:pStyle w:val="Activitybullet"/>
            </w:pPr>
            <w:r>
              <w:t>Heavy cream</w:t>
            </w:r>
          </w:p>
          <w:p w14:paraId="49790CDD" w14:textId="77777777" w:rsidR="002C5E76" w:rsidRDefault="001B1389" w:rsidP="001B1389">
            <w:pPr>
              <w:pStyle w:val="Activitybullet"/>
            </w:pPr>
            <w:r>
              <w:t>Ice water</w:t>
            </w:r>
          </w:p>
        </w:tc>
        <w:tc>
          <w:tcPr>
            <w:tcW w:w="5499" w:type="dxa"/>
          </w:tcPr>
          <w:p w14:paraId="43EF52DA" w14:textId="77777777" w:rsidR="002C5E76" w:rsidRDefault="002C5E76" w:rsidP="00BE7183">
            <w:pPr>
              <w:pStyle w:val="ActivityBodyBold"/>
            </w:pPr>
            <w:r>
              <w:t xml:space="preserve">Per </w:t>
            </w:r>
            <w:r w:rsidR="003B0686">
              <w:t>s</w:t>
            </w:r>
            <w:r>
              <w:t>tudent:</w:t>
            </w:r>
          </w:p>
          <w:p w14:paraId="4F4A437F" w14:textId="77777777" w:rsidR="001B1389" w:rsidRDefault="001B1389" w:rsidP="001B1389">
            <w:pPr>
              <w:pStyle w:val="Activitybullet"/>
            </w:pPr>
            <w:r>
              <w:t>Lab coat</w:t>
            </w:r>
          </w:p>
          <w:p w14:paraId="6F0C31DB" w14:textId="77777777" w:rsidR="001B1389" w:rsidRDefault="001B1389" w:rsidP="001B1389">
            <w:pPr>
              <w:pStyle w:val="Activitybullet"/>
            </w:pPr>
            <w:r>
              <w:t>Hairnet</w:t>
            </w:r>
          </w:p>
          <w:p w14:paraId="41E18CC7" w14:textId="77777777" w:rsidR="001B1389" w:rsidRDefault="001B1389" w:rsidP="001B1389">
            <w:pPr>
              <w:pStyle w:val="Activitybullet"/>
            </w:pPr>
            <w:r>
              <w:t>Disposable gloves</w:t>
            </w:r>
          </w:p>
          <w:p w14:paraId="04E28FA1" w14:textId="77777777" w:rsidR="001B1389" w:rsidRDefault="001B1389" w:rsidP="001B1389">
            <w:pPr>
              <w:pStyle w:val="Activitybullet"/>
            </w:pPr>
            <w:r>
              <w:t>Pen</w:t>
            </w:r>
          </w:p>
          <w:p w14:paraId="02ACC518" w14:textId="77777777" w:rsidR="001B1389" w:rsidRDefault="001B1389" w:rsidP="001B1389">
            <w:pPr>
              <w:pStyle w:val="Activitybullet"/>
            </w:pPr>
            <w:r>
              <w:t>Computer with Internet access</w:t>
            </w:r>
          </w:p>
          <w:p w14:paraId="3911E6A3" w14:textId="77777777" w:rsidR="001B1389" w:rsidRDefault="001B1389" w:rsidP="001B1389">
            <w:pPr>
              <w:pStyle w:val="Activitybullet"/>
              <w:rPr>
                <w:rStyle w:val="Italic"/>
              </w:rPr>
            </w:pPr>
            <w:r w:rsidRPr="00617FB3">
              <w:rPr>
                <w:rStyle w:val="Italic"/>
              </w:rPr>
              <w:t>Agriscience Notebook</w:t>
            </w:r>
          </w:p>
          <w:p w14:paraId="7EC9C88A" w14:textId="77777777" w:rsidR="002C5E76" w:rsidRDefault="001B1389" w:rsidP="001B1389">
            <w:pPr>
              <w:pStyle w:val="Activitybullet"/>
            </w:pPr>
            <w:r>
              <w:rPr>
                <w:rStyle w:val="Italic"/>
              </w:rPr>
              <w:t>Laboratory Notebook</w:t>
            </w:r>
          </w:p>
        </w:tc>
      </w:tr>
    </w:tbl>
    <w:p w14:paraId="338D8F93" w14:textId="77777777" w:rsidR="001B1389" w:rsidRDefault="001B1389" w:rsidP="00BE7183">
      <w:pPr>
        <w:pStyle w:val="ActivityBodyBold"/>
        <w:sectPr w:rsidR="001B1389"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tbl>
      <w:tblPr>
        <w:tblW w:w="0" w:type="auto"/>
        <w:tblLook w:val="01E0" w:firstRow="1" w:lastRow="1" w:firstColumn="1" w:lastColumn="1" w:noHBand="0" w:noVBand="0"/>
      </w:tblPr>
      <w:tblGrid>
        <w:gridCol w:w="5499"/>
        <w:gridCol w:w="5499"/>
      </w:tblGrid>
      <w:tr w:rsidR="001B1389" w14:paraId="2E8793F2" w14:textId="77777777" w:rsidTr="002C5E76">
        <w:tc>
          <w:tcPr>
            <w:tcW w:w="5499" w:type="dxa"/>
          </w:tcPr>
          <w:p w14:paraId="58C9BF2F" w14:textId="77777777" w:rsidR="001B1389" w:rsidRDefault="001B1389" w:rsidP="001B1389">
            <w:pPr>
              <w:pStyle w:val="ActivityBodyBold"/>
            </w:pPr>
            <w:r>
              <w:lastRenderedPageBreak/>
              <w:t>Per group of four students:</w:t>
            </w:r>
          </w:p>
          <w:p w14:paraId="4EB86489" w14:textId="77777777" w:rsidR="00DE3BED" w:rsidRDefault="00DE3BED" w:rsidP="00DE3BED">
            <w:pPr>
              <w:pStyle w:val="ActivityBodyItalicandBold"/>
            </w:pPr>
            <w:r>
              <w:t>Utensils and Equipment</w:t>
            </w:r>
          </w:p>
          <w:p w14:paraId="12F5BC48" w14:textId="77777777" w:rsidR="001B1389" w:rsidRDefault="001B1389" w:rsidP="001B1389">
            <w:pPr>
              <w:pStyle w:val="Activitybullet"/>
            </w:pPr>
            <w:r>
              <w:t>Center lid</w:t>
            </w:r>
          </w:p>
          <w:p w14:paraId="7844C7D5" w14:textId="1F877D04" w:rsidR="001B1389" w:rsidRDefault="00BA5A7A" w:rsidP="001B1389">
            <w:pPr>
              <w:pStyle w:val="Activitybullet"/>
            </w:pPr>
            <w:r>
              <w:t>Screw</w:t>
            </w:r>
            <w:r w:rsidR="001B1389">
              <w:t xml:space="preserve"> band</w:t>
            </w:r>
          </w:p>
          <w:p w14:paraId="01B320A2" w14:textId="77777777" w:rsidR="001B1389" w:rsidRDefault="001B1389" w:rsidP="001B1389">
            <w:pPr>
              <w:pStyle w:val="Activitybullet"/>
            </w:pPr>
            <w:r>
              <w:t>8oz Mason jar</w:t>
            </w:r>
          </w:p>
          <w:p w14:paraId="4FF789D8" w14:textId="77777777" w:rsidR="001B1389" w:rsidRDefault="001B1389" w:rsidP="001B1389">
            <w:pPr>
              <w:pStyle w:val="Activitybullet"/>
            </w:pPr>
            <w:r>
              <w:t>Small spoon</w:t>
            </w:r>
          </w:p>
          <w:p w14:paraId="666FF6A4" w14:textId="77777777" w:rsidR="001B1389" w:rsidRDefault="001B1389" w:rsidP="001B1389">
            <w:pPr>
              <w:pStyle w:val="Activitybullet"/>
            </w:pPr>
            <w:r>
              <w:t>Pie plate</w:t>
            </w:r>
          </w:p>
          <w:p w14:paraId="7055D3E2" w14:textId="77777777" w:rsidR="001B1389" w:rsidRDefault="001B1389" w:rsidP="001B1389">
            <w:pPr>
              <w:pStyle w:val="Activitybullet"/>
            </w:pPr>
            <w:r>
              <w:t>Potato masher</w:t>
            </w:r>
          </w:p>
          <w:p w14:paraId="27AE6AEE" w14:textId="77777777" w:rsidR="001B1389" w:rsidRDefault="001B1389" w:rsidP="001B1389">
            <w:pPr>
              <w:pStyle w:val="Activitybullet"/>
            </w:pPr>
            <w:r>
              <w:t>Medium saucepan</w:t>
            </w:r>
          </w:p>
          <w:p w14:paraId="6949009A" w14:textId="77777777" w:rsidR="001B1389" w:rsidRDefault="001B1389" w:rsidP="001B1389">
            <w:pPr>
              <w:pStyle w:val="Activitybullet"/>
            </w:pPr>
            <w:r>
              <w:t>Whisk</w:t>
            </w:r>
          </w:p>
          <w:p w14:paraId="30A91379" w14:textId="77777777" w:rsidR="001B1389" w:rsidRDefault="001B1389" w:rsidP="001B1389">
            <w:pPr>
              <w:pStyle w:val="Activitybullet"/>
            </w:pPr>
            <w:r>
              <w:t>Colander</w:t>
            </w:r>
          </w:p>
          <w:p w14:paraId="615CE8A4" w14:textId="77777777" w:rsidR="001B1389" w:rsidRDefault="001B1389" w:rsidP="001B1389">
            <w:pPr>
              <w:pStyle w:val="Activitybullet"/>
            </w:pPr>
            <w:r>
              <w:t>Wooden spoon</w:t>
            </w:r>
          </w:p>
          <w:p w14:paraId="4455B3B2" w14:textId="77777777" w:rsidR="001B1389" w:rsidRDefault="001B1389" w:rsidP="001B1389">
            <w:pPr>
              <w:pStyle w:val="Activitybullet"/>
            </w:pPr>
            <w:r>
              <w:t>Wide mouth funnel</w:t>
            </w:r>
          </w:p>
          <w:p w14:paraId="26DB7E85" w14:textId="77777777" w:rsidR="001B1389" w:rsidRDefault="001B1389" w:rsidP="001B1389">
            <w:pPr>
              <w:pStyle w:val="Activitybullet"/>
            </w:pPr>
            <w:r>
              <w:t>Hot pad</w:t>
            </w:r>
          </w:p>
          <w:p w14:paraId="4D917966" w14:textId="526C0AB9" w:rsidR="001B1389" w:rsidRDefault="001B1389" w:rsidP="001B1389">
            <w:pPr>
              <w:pStyle w:val="Activitybullet"/>
            </w:pPr>
            <w:r>
              <w:t>S</w:t>
            </w:r>
            <w:r w:rsidR="00BA5A7A">
              <w:t>ample</w:t>
            </w:r>
            <w:r>
              <w:t xml:space="preserve"> plate</w:t>
            </w:r>
          </w:p>
          <w:p w14:paraId="60EB2A06" w14:textId="77777777" w:rsidR="001B1389" w:rsidRDefault="001B1389" w:rsidP="001B1389">
            <w:pPr>
              <w:pStyle w:val="Activitybullet"/>
            </w:pPr>
            <w:r>
              <w:t>Permanent marker</w:t>
            </w:r>
          </w:p>
          <w:p w14:paraId="38B81E91" w14:textId="77777777" w:rsidR="001B1389" w:rsidRDefault="001B1389" w:rsidP="001B1389">
            <w:pPr>
              <w:pStyle w:val="Activitybullet"/>
            </w:pPr>
            <w:r>
              <w:t>Butter knife</w:t>
            </w:r>
          </w:p>
          <w:p w14:paraId="0A797A38" w14:textId="77777777" w:rsidR="001B1389" w:rsidRDefault="001B1389" w:rsidP="001B1389">
            <w:pPr>
              <w:pStyle w:val="Activitybullet"/>
            </w:pPr>
            <w:r>
              <w:t>Kitchen towel</w:t>
            </w:r>
          </w:p>
          <w:p w14:paraId="71526C24" w14:textId="77777777" w:rsidR="001B1389" w:rsidRDefault="001B1389" w:rsidP="001B1389">
            <w:pPr>
              <w:pStyle w:val="Activitybullet"/>
            </w:pPr>
            <w:r>
              <w:t>100ml graduated cylinder</w:t>
            </w:r>
          </w:p>
          <w:p w14:paraId="020B8AF5" w14:textId="77777777" w:rsidR="001B1389" w:rsidRPr="001B1389" w:rsidRDefault="001B1389" w:rsidP="00DE3BED">
            <w:pPr>
              <w:pStyle w:val="Activitybullet"/>
            </w:pPr>
            <w:r>
              <w:t>250ml beaker</w:t>
            </w:r>
          </w:p>
        </w:tc>
        <w:tc>
          <w:tcPr>
            <w:tcW w:w="5499" w:type="dxa"/>
          </w:tcPr>
          <w:p w14:paraId="0FDE7F72" w14:textId="77777777" w:rsidR="001B1389" w:rsidRDefault="001B1389" w:rsidP="00BE7183">
            <w:pPr>
              <w:pStyle w:val="ActivityBodyBold"/>
            </w:pPr>
          </w:p>
          <w:p w14:paraId="65CBF2DC" w14:textId="77777777" w:rsidR="001B1389" w:rsidRDefault="001B1389" w:rsidP="00DE3BED">
            <w:pPr>
              <w:pStyle w:val="ActivityBodyItalicandBold"/>
            </w:pPr>
          </w:p>
          <w:p w14:paraId="5C30C679" w14:textId="77777777" w:rsidR="001B1389" w:rsidRDefault="001B1389" w:rsidP="001B1389">
            <w:pPr>
              <w:pStyle w:val="Activitybullet"/>
            </w:pPr>
            <w:r>
              <w:t>Rubber spatula</w:t>
            </w:r>
          </w:p>
          <w:p w14:paraId="563B0704" w14:textId="77777777" w:rsidR="001B1389" w:rsidRDefault="001B1389" w:rsidP="001B1389">
            <w:pPr>
              <w:pStyle w:val="Activitybullet"/>
            </w:pPr>
            <w:r>
              <w:t>Stand mixer with attached bowl</w:t>
            </w:r>
          </w:p>
          <w:p w14:paraId="31891658" w14:textId="77777777" w:rsidR="001B1389" w:rsidRDefault="001B1389" w:rsidP="001B1389">
            <w:pPr>
              <w:pStyle w:val="Activitybullet"/>
            </w:pPr>
            <w:r>
              <w:t>Paddle attachment</w:t>
            </w:r>
          </w:p>
          <w:p w14:paraId="732B0B67" w14:textId="77777777" w:rsidR="001B1389" w:rsidRDefault="001B1389" w:rsidP="001B1389">
            <w:pPr>
              <w:pStyle w:val="Activitybullet"/>
            </w:pPr>
            <w:r>
              <w:t>Dough hook attachment</w:t>
            </w:r>
          </w:p>
          <w:p w14:paraId="55615BAA" w14:textId="77777777" w:rsidR="001B1389" w:rsidRDefault="001B1389" w:rsidP="001B1389">
            <w:pPr>
              <w:pStyle w:val="Activitybullet"/>
            </w:pPr>
            <w:r>
              <w:t>Medium bowl</w:t>
            </w:r>
          </w:p>
          <w:p w14:paraId="13065C4E" w14:textId="77777777" w:rsidR="001B1389" w:rsidRDefault="001B1389" w:rsidP="001B1389">
            <w:pPr>
              <w:pStyle w:val="Activitybullet"/>
            </w:pPr>
            <w:r>
              <w:t>Plastic wrap</w:t>
            </w:r>
          </w:p>
          <w:p w14:paraId="760FE41D" w14:textId="77777777" w:rsidR="001B1389" w:rsidRDefault="001B1389" w:rsidP="001B1389">
            <w:pPr>
              <w:pStyle w:val="Activitybullet"/>
            </w:pPr>
            <w:r>
              <w:t>Cooking spray</w:t>
            </w:r>
          </w:p>
          <w:p w14:paraId="5AAF2D30" w14:textId="77777777" w:rsidR="001B1389" w:rsidRDefault="001B1389" w:rsidP="001B1389">
            <w:pPr>
              <w:pStyle w:val="Activitybullet"/>
            </w:pPr>
            <w:r>
              <w:t>8” round baking pan</w:t>
            </w:r>
          </w:p>
          <w:p w14:paraId="0D655FA2" w14:textId="77777777" w:rsidR="001B1389" w:rsidRDefault="001B1389" w:rsidP="001B1389">
            <w:pPr>
              <w:pStyle w:val="Activitybullet"/>
            </w:pPr>
            <w:r>
              <w:t>Metal spatula</w:t>
            </w:r>
          </w:p>
          <w:p w14:paraId="0512917D" w14:textId="77777777" w:rsidR="001B1389" w:rsidRDefault="001B1389" w:rsidP="001B1389">
            <w:pPr>
              <w:pStyle w:val="Activitybullet"/>
            </w:pPr>
            <w:r>
              <w:t>Cooling rack</w:t>
            </w:r>
          </w:p>
          <w:p w14:paraId="34640E66" w14:textId="77777777" w:rsidR="001B1389" w:rsidRDefault="001B1389" w:rsidP="001B1389">
            <w:pPr>
              <w:pStyle w:val="Activitybullet"/>
            </w:pPr>
            <w:r>
              <w:t>Small bowl</w:t>
            </w:r>
          </w:p>
          <w:p w14:paraId="7D893C69" w14:textId="77777777" w:rsidR="001B1389" w:rsidRDefault="001B1389" w:rsidP="001B1389">
            <w:pPr>
              <w:pStyle w:val="Activitybullet"/>
            </w:pPr>
            <w:r>
              <w:t>Paper towel</w:t>
            </w:r>
          </w:p>
          <w:p w14:paraId="14DF94CA" w14:textId="77777777" w:rsidR="001B1389" w:rsidRDefault="001B1389" w:rsidP="001B1389">
            <w:pPr>
              <w:pStyle w:val="Activitybullet"/>
            </w:pPr>
            <w:r>
              <w:t>Food processor</w:t>
            </w:r>
          </w:p>
          <w:p w14:paraId="605BBA9C" w14:textId="77777777" w:rsidR="001B1389" w:rsidRDefault="001B1389" w:rsidP="001B1389">
            <w:pPr>
              <w:pStyle w:val="Activitybullet"/>
            </w:pPr>
            <w:r>
              <w:t>Cheesecloth</w:t>
            </w:r>
          </w:p>
          <w:p w14:paraId="3A12D979" w14:textId="77777777" w:rsidR="001B1389" w:rsidRDefault="001B1389" w:rsidP="001B1389">
            <w:pPr>
              <w:pStyle w:val="Activitybullet"/>
            </w:pPr>
            <w:r>
              <w:t>Wax paper</w:t>
            </w:r>
          </w:p>
          <w:p w14:paraId="002DD8E4" w14:textId="77777777" w:rsidR="001B1389" w:rsidRDefault="001B1389" w:rsidP="001B1389">
            <w:pPr>
              <w:pStyle w:val="Activitybullet"/>
            </w:pPr>
            <w:r>
              <w:t>Cup</w:t>
            </w:r>
          </w:p>
          <w:p w14:paraId="79E665D0" w14:textId="77777777" w:rsidR="00DE3BED" w:rsidRDefault="00DE3BED" w:rsidP="001B1389">
            <w:pPr>
              <w:pStyle w:val="Activitybullet"/>
            </w:pPr>
            <w:r>
              <w:t>5 weigh dishes</w:t>
            </w:r>
          </w:p>
          <w:p w14:paraId="16DCC53E" w14:textId="77777777" w:rsidR="00DD6B18" w:rsidRDefault="00DD6B18" w:rsidP="001B1389">
            <w:pPr>
              <w:pStyle w:val="Activitybullet"/>
            </w:pPr>
            <w:r>
              <w:t>Strainer</w:t>
            </w:r>
          </w:p>
        </w:tc>
      </w:tr>
      <w:tr w:rsidR="001B1389" w14:paraId="5768D2CF" w14:textId="77777777" w:rsidTr="002C5E76">
        <w:tc>
          <w:tcPr>
            <w:tcW w:w="5499" w:type="dxa"/>
          </w:tcPr>
          <w:p w14:paraId="11FE20A9" w14:textId="77777777" w:rsidR="00DE3BED" w:rsidRDefault="00DE3BED" w:rsidP="00DE3BED">
            <w:pPr>
              <w:pStyle w:val="ActivityBodyItalicandBold"/>
            </w:pPr>
            <w:r>
              <w:t>Food Ingredients</w:t>
            </w:r>
          </w:p>
          <w:p w14:paraId="5D37B3FB" w14:textId="77777777" w:rsidR="00DE3BED" w:rsidRDefault="00DE3BED" w:rsidP="00DE3BED">
            <w:pPr>
              <w:pStyle w:val="Activitybullet"/>
            </w:pPr>
            <w:r>
              <w:t>Fresh strawberries</w:t>
            </w:r>
          </w:p>
          <w:p w14:paraId="3D00940D" w14:textId="77777777" w:rsidR="00DE3BED" w:rsidRDefault="00DE3BED" w:rsidP="00DE3BED">
            <w:pPr>
              <w:pStyle w:val="Activitybullet"/>
            </w:pPr>
            <w:r>
              <w:t>Lemon juice</w:t>
            </w:r>
          </w:p>
          <w:p w14:paraId="5A3C97D4" w14:textId="77777777" w:rsidR="00DE3BED" w:rsidRDefault="00DE3BED" w:rsidP="00DE3BED">
            <w:pPr>
              <w:pStyle w:val="Activitybullet"/>
            </w:pPr>
            <w:r>
              <w:t>Powdered pectin</w:t>
            </w:r>
          </w:p>
          <w:p w14:paraId="61998970" w14:textId="75720D21" w:rsidR="00DE3BED" w:rsidRDefault="00EA34C8" w:rsidP="00DE3BED">
            <w:pPr>
              <w:pStyle w:val="Activitybullet"/>
            </w:pPr>
            <w:r>
              <w:t>Granulated s</w:t>
            </w:r>
            <w:r w:rsidR="00DE3BED">
              <w:t>ugar</w:t>
            </w:r>
          </w:p>
          <w:p w14:paraId="5A3A7D54" w14:textId="77777777" w:rsidR="00DE3BED" w:rsidRDefault="00DE3BED" w:rsidP="00DE3BED">
            <w:pPr>
              <w:pStyle w:val="Activitybullet"/>
            </w:pPr>
            <w:r>
              <w:t>Water</w:t>
            </w:r>
          </w:p>
          <w:p w14:paraId="10E6F216" w14:textId="77777777" w:rsidR="00DE3BED" w:rsidRDefault="00DE3BED" w:rsidP="00DE3BED">
            <w:pPr>
              <w:pStyle w:val="Activitybullet"/>
            </w:pPr>
            <w:r>
              <w:t>Milk</w:t>
            </w:r>
          </w:p>
        </w:tc>
        <w:tc>
          <w:tcPr>
            <w:tcW w:w="5499" w:type="dxa"/>
          </w:tcPr>
          <w:p w14:paraId="2236E43E" w14:textId="77777777" w:rsidR="00DE3BED" w:rsidRDefault="00DE3BED" w:rsidP="00DE3BED">
            <w:pPr>
              <w:pStyle w:val="ActivityBodyItalicandBold"/>
            </w:pPr>
          </w:p>
          <w:p w14:paraId="2EDEF54B" w14:textId="77777777" w:rsidR="00DE3BED" w:rsidRDefault="00DE3BED" w:rsidP="00DE3BED">
            <w:pPr>
              <w:pStyle w:val="Activitybullet"/>
            </w:pPr>
            <w:r>
              <w:t>Butter</w:t>
            </w:r>
          </w:p>
          <w:p w14:paraId="3A74FEC3" w14:textId="77777777" w:rsidR="00DE3BED" w:rsidRDefault="00DE3BED" w:rsidP="00DE3BED">
            <w:pPr>
              <w:pStyle w:val="Activitybullet"/>
            </w:pPr>
            <w:r>
              <w:t>Salt</w:t>
            </w:r>
          </w:p>
          <w:p w14:paraId="355E4161" w14:textId="77777777" w:rsidR="00DE3BED" w:rsidRDefault="00DE3BED" w:rsidP="00DE3BED">
            <w:pPr>
              <w:pStyle w:val="Activitybullet"/>
            </w:pPr>
            <w:r>
              <w:t>Yeast</w:t>
            </w:r>
          </w:p>
          <w:p w14:paraId="7BFEE51A" w14:textId="77777777" w:rsidR="00DE3BED" w:rsidRDefault="00DE3BED" w:rsidP="00DE3BED">
            <w:pPr>
              <w:pStyle w:val="Activitybullet"/>
            </w:pPr>
            <w:r>
              <w:t>All-purpose flour</w:t>
            </w:r>
          </w:p>
          <w:p w14:paraId="7CA7FF7E" w14:textId="77777777" w:rsidR="00DE3BED" w:rsidRDefault="00DE3BED" w:rsidP="00DE3BED">
            <w:pPr>
              <w:pStyle w:val="Activitybullet"/>
            </w:pPr>
            <w:r>
              <w:t>Heavy cream</w:t>
            </w:r>
          </w:p>
          <w:p w14:paraId="54017816" w14:textId="77777777" w:rsidR="00DE3BED" w:rsidRDefault="00DE3BED" w:rsidP="00DE3BED">
            <w:pPr>
              <w:pStyle w:val="Activitybullet"/>
            </w:pPr>
            <w:r>
              <w:t>Ice water</w:t>
            </w:r>
          </w:p>
        </w:tc>
      </w:tr>
    </w:tbl>
    <w:p w14:paraId="6B6C41D6" w14:textId="77777777" w:rsidR="002C5E76" w:rsidRDefault="002C5E76" w:rsidP="002C5E76"/>
    <w:p w14:paraId="3326AB80" w14:textId="77777777" w:rsidR="002C5E76" w:rsidRDefault="002C5E76" w:rsidP="002C5E76">
      <w:pPr>
        <w:pStyle w:val="ActivitySection"/>
      </w:pPr>
      <w:r>
        <w:t>Procedure</w:t>
      </w:r>
    </w:p>
    <w:p w14:paraId="6D8E119B" w14:textId="77777777" w:rsidR="00DE3BED" w:rsidRDefault="00DE3BED" w:rsidP="00DE3BED">
      <w:pPr>
        <w:pStyle w:val="ActivityBody"/>
      </w:pPr>
      <w:r>
        <w:t>In this activity, you will work in a group of four and practice basic processing techniques as well as observe the changes that occur in food products to determine if the change is physical or chemical.</w:t>
      </w:r>
    </w:p>
    <w:p w14:paraId="7E466BC7" w14:textId="77777777" w:rsidR="00DE3BED" w:rsidRPr="00134F81" w:rsidRDefault="00DE3BED" w:rsidP="00DE3BED"/>
    <w:p w14:paraId="4CF21D92" w14:textId="77777777" w:rsidR="00DE3BED" w:rsidRDefault="00DE3BED" w:rsidP="00DE3BED">
      <w:pPr>
        <w:pStyle w:val="ActivityBodyBold"/>
      </w:pPr>
      <w:r>
        <w:t>Part One – Strawberry Jam</w:t>
      </w:r>
    </w:p>
    <w:p w14:paraId="7F6554A9" w14:textId="77777777" w:rsidR="00DE3BED" w:rsidRDefault="00DE3BED" w:rsidP="00DE3BED">
      <w:pPr>
        <w:pStyle w:val="ActivityBody"/>
      </w:pPr>
      <w:r>
        <w:t xml:space="preserve">Your group will make strawberry jam. While making the jam, record the processing techniques you complete and enter the information in your </w:t>
      </w:r>
      <w:r w:rsidRPr="004E0627">
        <w:rPr>
          <w:rStyle w:val="Italic"/>
        </w:rPr>
        <w:t xml:space="preserve">Laboratory Notebook </w:t>
      </w:r>
      <w:r>
        <w:t xml:space="preserve">at the conclusion of </w:t>
      </w:r>
      <w:r w:rsidRPr="00E842F2">
        <w:t>Part One</w:t>
      </w:r>
      <w:r>
        <w:t>.</w:t>
      </w:r>
      <w:r w:rsidRPr="00134F81">
        <w:t xml:space="preserve"> </w:t>
      </w:r>
      <w:r>
        <w:t>Upon completion of your jam, the class will can the jams together in one canning pot.</w:t>
      </w:r>
    </w:p>
    <w:p w14:paraId="6D6DC370" w14:textId="77777777" w:rsidR="00EA34C8" w:rsidRDefault="00EA34C8" w:rsidP="00DE3BED">
      <w:pPr>
        <w:sectPr w:rsidR="00EA34C8" w:rsidSect="004434D0">
          <w:headerReference w:type="first" r:id="rId13"/>
          <w:pgSz w:w="12240" w:h="15840"/>
          <w:pgMar w:top="720" w:right="720" w:bottom="720" w:left="720" w:header="720" w:footer="720" w:gutter="0"/>
          <w:cols w:space="720"/>
          <w:titlePg/>
          <w:docGrid w:linePitch="360"/>
        </w:sectPr>
      </w:pPr>
    </w:p>
    <w:p w14:paraId="26EF9D32" w14:textId="77777777" w:rsidR="00DE3BED" w:rsidRDefault="00DE3BED" w:rsidP="00DE3BED"/>
    <w:tbl>
      <w:tblPr>
        <w:tblW w:w="0" w:type="auto"/>
        <w:tblInd w:w="46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60"/>
        <w:gridCol w:w="6930"/>
      </w:tblGrid>
      <w:tr w:rsidR="00DE3BED" w14:paraId="0E3C66B3" w14:textId="77777777" w:rsidTr="00F768DE">
        <w:trPr>
          <w:trHeight w:val="369"/>
        </w:trPr>
        <w:tc>
          <w:tcPr>
            <w:tcW w:w="9990" w:type="dxa"/>
            <w:gridSpan w:val="2"/>
            <w:shd w:val="clear" w:color="auto" w:fill="auto"/>
          </w:tcPr>
          <w:p w14:paraId="516E443B" w14:textId="77777777" w:rsidR="00DE3BED" w:rsidRPr="005D2130" w:rsidRDefault="00DE3BED" w:rsidP="0011415F">
            <w:pPr>
              <w:rPr>
                <w:rStyle w:val="KeyTermItalic"/>
              </w:rPr>
            </w:pPr>
            <w:r>
              <w:rPr>
                <w:rStyle w:val="KeyTermItalic"/>
              </w:rPr>
              <w:t>Strawberry Jam</w:t>
            </w:r>
          </w:p>
        </w:tc>
      </w:tr>
      <w:tr w:rsidR="00DE3BED" w14:paraId="4BD5D9D2" w14:textId="77777777" w:rsidTr="00F768DE">
        <w:tc>
          <w:tcPr>
            <w:tcW w:w="3060" w:type="dxa"/>
            <w:shd w:val="clear" w:color="auto" w:fill="auto"/>
          </w:tcPr>
          <w:p w14:paraId="3E3C9DA5" w14:textId="77777777" w:rsidR="00DE3BED" w:rsidRPr="007059D2" w:rsidRDefault="00DE3BED" w:rsidP="0011415F">
            <w:pPr>
              <w:rPr>
                <w:rStyle w:val="Bold"/>
              </w:rPr>
            </w:pPr>
            <w:r>
              <w:rPr>
                <w:rStyle w:val="Bold"/>
              </w:rPr>
              <w:t>Ingredients</w:t>
            </w:r>
          </w:p>
        </w:tc>
        <w:tc>
          <w:tcPr>
            <w:tcW w:w="6930" w:type="dxa"/>
            <w:shd w:val="clear" w:color="auto" w:fill="auto"/>
          </w:tcPr>
          <w:p w14:paraId="36789AC2" w14:textId="77777777" w:rsidR="00DE3BED" w:rsidRPr="007059D2" w:rsidRDefault="00DE3BED" w:rsidP="0011415F">
            <w:pPr>
              <w:rPr>
                <w:rStyle w:val="Bold"/>
              </w:rPr>
            </w:pPr>
            <w:r>
              <w:rPr>
                <w:rStyle w:val="Bold"/>
              </w:rPr>
              <w:t>Preparation</w:t>
            </w:r>
          </w:p>
        </w:tc>
      </w:tr>
      <w:tr w:rsidR="00DE3BED" w14:paraId="29EA0F05" w14:textId="77777777" w:rsidTr="00F768DE">
        <w:trPr>
          <w:trHeight w:val="289"/>
        </w:trPr>
        <w:tc>
          <w:tcPr>
            <w:tcW w:w="3060" w:type="dxa"/>
            <w:shd w:val="clear" w:color="auto" w:fill="auto"/>
          </w:tcPr>
          <w:p w14:paraId="661222DB" w14:textId="77777777" w:rsidR="00DE3BED" w:rsidRDefault="00DE3BED" w:rsidP="0011415F">
            <w:pPr>
              <w:pStyle w:val="MatrixBullets"/>
            </w:pPr>
            <w:r>
              <w:t>200g hulled fresh strawberries</w:t>
            </w:r>
          </w:p>
        </w:tc>
        <w:tc>
          <w:tcPr>
            <w:tcW w:w="6930" w:type="dxa"/>
            <w:vMerge w:val="restart"/>
            <w:shd w:val="clear" w:color="auto" w:fill="auto"/>
          </w:tcPr>
          <w:p w14:paraId="60D01608" w14:textId="77777777" w:rsidR="00DE3BED" w:rsidRPr="00277D6F" w:rsidRDefault="00DE3BED" w:rsidP="0011415F">
            <w:r w:rsidRPr="00F768DE">
              <w:rPr>
                <w:szCs w:val="22"/>
              </w:rPr>
              <w:t>Wash, hull, and mash strawberries. Measure 200g strawberries and place in pan. Add lemon juice and pectin and whisk together. Bring mixture to a gentle boil. Add sugar and bring to a hard boil while stirring. After one minute, remove from heat. Remove foam and pour into canning jar. Tighten lid and place in canning pot. Hard-boil for 10 minutes</w:t>
            </w:r>
            <w:r>
              <w:t>.</w:t>
            </w:r>
          </w:p>
        </w:tc>
      </w:tr>
      <w:tr w:rsidR="00DE3BED" w14:paraId="0B8F84E4" w14:textId="77777777" w:rsidTr="00F768DE">
        <w:trPr>
          <w:trHeight w:val="289"/>
        </w:trPr>
        <w:tc>
          <w:tcPr>
            <w:tcW w:w="3060" w:type="dxa"/>
            <w:shd w:val="clear" w:color="auto" w:fill="auto"/>
          </w:tcPr>
          <w:p w14:paraId="134EEBB1" w14:textId="77777777" w:rsidR="00DE3BED" w:rsidRDefault="00DE3BED" w:rsidP="0011415F">
            <w:pPr>
              <w:pStyle w:val="MatrixBullets"/>
            </w:pPr>
            <w:r>
              <w:t>15ml lemon juice</w:t>
            </w:r>
          </w:p>
        </w:tc>
        <w:tc>
          <w:tcPr>
            <w:tcW w:w="6930" w:type="dxa"/>
            <w:vMerge/>
            <w:shd w:val="clear" w:color="auto" w:fill="auto"/>
          </w:tcPr>
          <w:p w14:paraId="55B4939B" w14:textId="77777777" w:rsidR="00DE3BED" w:rsidRDefault="00DE3BED" w:rsidP="0011415F"/>
        </w:tc>
      </w:tr>
      <w:tr w:rsidR="00DE3BED" w14:paraId="1D430DB4" w14:textId="77777777" w:rsidTr="00F768DE">
        <w:trPr>
          <w:trHeight w:val="289"/>
        </w:trPr>
        <w:tc>
          <w:tcPr>
            <w:tcW w:w="3060" w:type="dxa"/>
            <w:shd w:val="clear" w:color="auto" w:fill="auto"/>
          </w:tcPr>
          <w:p w14:paraId="1BE9E1AB" w14:textId="77777777" w:rsidR="00DE3BED" w:rsidRDefault="00DE3BED" w:rsidP="0011415F">
            <w:pPr>
              <w:pStyle w:val="MatrixBullets"/>
            </w:pPr>
            <w:r>
              <w:t>10g powdered pectin</w:t>
            </w:r>
          </w:p>
        </w:tc>
        <w:tc>
          <w:tcPr>
            <w:tcW w:w="6930" w:type="dxa"/>
            <w:vMerge/>
            <w:shd w:val="clear" w:color="auto" w:fill="auto"/>
          </w:tcPr>
          <w:p w14:paraId="7683117E" w14:textId="77777777" w:rsidR="00DE3BED" w:rsidRDefault="00DE3BED" w:rsidP="0011415F"/>
        </w:tc>
      </w:tr>
      <w:tr w:rsidR="00DE3BED" w14:paraId="00B956D2" w14:textId="77777777" w:rsidTr="00F768DE">
        <w:trPr>
          <w:trHeight w:val="289"/>
        </w:trPr>
        <w:tc>
          <w:tcPr>
            <w:tcW w:w="3060" w:type="dxa"/>
            <w:shd w:val="clear" w:color="auto" w:fill="auto"/>
          </w:tcPr>
          <w:p w14:paraId="307180D8" w14:textId="77777777" w:rsidR="00DE3BED" w:rsidRDefault="00DD6B18" w:rsidP="0011415F">
            <w:pPr>
              <w:pStyle w:val="MatrixBullets"/>
            </w:pPr>
            <w:r>
              <w:t>273</w:t>
            </w:r>
            <w:r w:rsidR="00DE3BED">
              <w:t>g sugar</w:t>
            </w:r>
          </w:p>
        </w:tc>
        <w:tc>
          <w:tcPr>
            <w:tcW w:w="6930" w:type="dxa"/>
            <w:vMerge/>
            <w:shd w:val="clear" w:color="auto" w:fill="auto"/>
          </w:tcPr>
          <w:p w14:paraId="0D6898C4" w14:textId="77777777" w:rsidR="00DE3BED" w:rsidRDefault="00DE3BED" w:rsidP="0011415F"/>
        </w:tc>
      </w:tr>
    </w:tbl>
    <w:p w14:paraId="614471EE" w14:textId="77777777" w:rsidR="00DE3BED" w:rsidRPr="00134F81" w:rsidRDefault="00DE3BED" w:rsidP="00DE3BED"/>
    <w:p w14:paraId="19D3A7C8" w14:textId="77777777" w:rsidR="00DE3BED" w:rsidRDefault="00DE3BED" w:rsidP="00DE3BED">
      <w:pPr>
        <w:pStyle w:val="ActivityNumbers"/>
      </w:pPr>
      <w:r>
        <w:t xml:space="preserve">In your </w:t>
      </w:r>
      <w:r w:rsidRPr="004E0627">
        <w:rPr>
          <w:rStyle w:val="Italic"/>
        </w:rPr>
        <w:t>Laboratory Notebook</w:t>
      </w:r>
      <w:r>
        <w:t>, develop a table to collect observations of processing techniques and physical and chemical changes. The table should include the following.</w:t>
      </w:r>
    </w:p>
    <w:p w14:paraId="67D86D4F" w14:textId="77777777" w:rsidR="00DE3BED" w:rsidRDefault="00DE3BED" w:rsidP="00DE3BED">
      <w:pPr>
        <w:pStyle w:val="Activitybullet"/>
      </w:pPr>
      <w:r>
        <w:t>Processing technique</w:t>
      </w:r>
    </w:p>
    <w:p w14:paraId="74E65EBD" w14:textId="77777777" w:rsidR="00DE3BED" w:rsidRDefault="00DE3BED" w:rsidP="00DE3BED">
      <w:pPr>
        <w:pStyle w:val="Activitybullet"/>
      </w:pPr>
      <w:r>
        <w:t>Physical or chemical change</w:t>
      </w:r>
    </w:p>
    <w:p w14:paraId="44CD8035" w14:textId="77777777" w:rsidR="00DE3BED" w:rsidRDefault="00DE3BED" w:rsidP="00DE3BED">
      <w:pPr>
        <w:pStyle w:val="Activitybullet"/>
      </w:pPr>
      <w:r>
        <w:t>Justification of your determination</w:t>
      </w:r>
    </w:p>
    <w:p w14:paraId="1ABC3B5C" w14:textId="77777777" w:rsidR="00DE3BED" w:rsidRDefault="00DE3BED" w:rsidP="00DE3BED">
      <w:pPr>
        <w:pStyle w:val="ActivityNumbers"/>
      </w:pPr>
      <w:r>
        <w:t>Using a permanent marker, write the initials of the group members on the center lid. When the ink is dry, carefully put the lid in the pan of s</w:t>
      </w:r>
      <w:r w:rsidR="00DD6B18">
        <w:t>immering water designated by your</w:t>
      </w:r>
      <w:r>
        <w:t xml:space="preserve"> teacher.</w:t>
      </w:r>
    </w:p>
    <w:p w14:paraId="423E048D" w14:textId="77777777" w:rsidR="00DE3BED" w:rsidRDefault="00DE3BED" w:rsidP="00DE3BED">
      <w:pPr>
        <w:pStyle w:val="ActivityNumbers"/>
      </w:pPr>
      <w:r>
        <w:t>Wash the strawberries by placing strawberries in a colander and rinsing with cool water. Pat dry with paper towel.</w:t>
      </w:r>
    </w:p>
    <w:p w14:paraId="60415DAD" w14:textId="77777777" w:rsidR="00DE3BED" w:rsidRDefault="00DE3BED" w:rsidP="00DE3BED">
      <w:pPr>
        <w:pStyle w:val="ActivityNumbers"/>
      </w:pPr>
      <w:r>
        <w:t xml:space="preserve">Hull the strawberries with </w:t>
      </w:r>
      <w:r w:rsidR="00DD6B18">
        <w:t xml:space="preserve">a </w:t>
      </w:r>
      <w:r>
        <w:t>spoon. Place the spoon at the base of the green leaves and slowly rotate the strawberry until the stem cap is removed from the berry.</w:t>
      </w:r>
    </w:p>
    <w:p w14:paraId="46B3A87D" w14:textId="77777777" w:rsidR="00DE3BED" w:rsidRDefault="00DE3BED" w:rsidP="00DE3BED">
      <w:pPr>
        <w:pStyle w:val="ActivityNumbers"/>
      </w:pPr>
      <w:r>
        <w:t>Place the hulled strawberries in the pie plate and mash with the potato masher.</w:t>
      </w:r>
    </w:p>
    <w:p w14:paraId="755399CD" w14:textId="77777777" w:rsidR="00DE3BED" w:rsidRDefault="00DE3BED" w:rsidP="00DE3BED">
      <w:pPr>
        <w:pStyle w:val="ActivityNumbers"/>
      </w:pPr>
      <w:r>
        <w:t>Using a small bowl, tare electronic balance and weigh 200g of mashed strawberry.</w:t>
      </w:r>
    </w:p>
    <w:p w14:paraId="234037DF" w14:textId="77777777" w:rsidR="00DE3BED" w:rsidRDefault="00DE3BED" w:rsidP="00DE3BED">
      <w:pPr>
        <w:pStyle w:val="ActivityNumbers"/>
      </w:pPr>
      <w:r>
        <w:t>Add 200g of mashed strawberry and 15ml lemon juice to the saucepan.</w:t>
      </w:r>
    </w:p>
    <w:p w14:paraId="71AC3D27" w14:textId="77777777" w:rsidR="00DE3BED" w:rsidRDefault="00DE3BED" w:rsidP="00DE3BED">
      <w:pPr>
        <w:pStyle w:val="ActivityNumbers"/>
      </w:pPr>
      <w:r>
        <w:t>Use a weigh dish to mass 10g of pectin. Add powdered pectin to the mixture in the saucepan and whisk together.</w:t>
      </w:r>
    </w:p>
    <w:p w14:paraId="77B2E485" w14:textId="77777777" w:rsidR="00DE3BED" w:rsidRDefault="00DE3BED" w:rsidP="00DE3BED">
      <w:pPr>
        <w:pStyle w:val="ActivityNumbers"/>
      </w:pPr>
      <w:r>
        <w:t>Turn stovetop to medium-high heat and place the saucepan on stovetop.</w:t>
      </w:r>
    </w:p>
    <w:p w14:paraId="24F5BD20" w14:textId="77777777" w:rsidR="00DE3BED" w:rsidRDefault="00DE3BED" w:rsidP="00DE3BED">
      <w:pPr>
        <w:pStyle w:val="ActivityNumbers"/>
      </w:pPr>
      <w:r>
        <w:t>Stir mixture gently until it comes to a gentle boil. When the mixture has slow bubbles coming to the surface, the mixture is at a gentle boil.</w:t>
      </w:r>
    </w:p>
    <w:p w14:paraId="02654361" w14:textId="77777777" w:rsidR="00DE3BED" w:rsidRDefault="00DE3BED" w:rsidP="00DE3BED">
      <w:pPr>
        <w:pStyle w:val="ActivityNumbers"/>
      </w:pPr>
      <w:r>
        <w:t xml:space="preserve">Using a small bowl, tare </w:t>
      </w:r>
      <w:r w:rsidR="00DD6B18">
        <w:t>electronic balance and weigh 273</w:t>
      </w:r>
      <w:r>
        <w:t>g sugar. Add sugar to mixture, stir and turn up heat to high.</w:t>
      </w:r>
    </w:p>
    <w:p w14:paraId="01D6900C" w14:textId="77777777" w:rsidR="00DE3BED" w:rsidRDefault="00DE3BED" w:rsidP="00DE3BED">
      <w:pPr>
        <w:pStyle w:val="ActivityNumbers"/>
      </w:pPr>
      <w:r>
        <w:t>Bring mixture to a hard boil and stir continuously for one minute. A hard boil is when the mixture has continuous bubbles coming to the surface, even while stirring.</w:t>
      </w:r>
    </w:p>
    <w:p w14:paraId="1F60CB7E" w14:textId="77777777" w:rsidR="00DE3BED" w:rsidRDefault="00DE3BED" w:rsidP="00DE3BED">
      <w:pPr>
        <w:pStyle w:val="ActivityNumbers"/>
      </w:pPr>
      <w:r>
        <w:t>Turn off heat, remove saucepan from burner, and allow mixture to sit. While waiting, carefully scrape any foam off top of the jam. Place foam on paper plate.</w:t>
      </w:r>
    </w:p>
    <w:p w14:paraId="5F6B74E9" w14:textId="77777777" w:rsidR="00DE3BED" w:rsidRDefault="00DE3BED" w:rsidP="00DE3BED">
      <w:pPr>
        <w:pStyle w:val="ActivityNumbers"/>
      </w:pPr>
      <w:r>
        <w:t>Using a hot pad, obtain a prepared jar from the teacher. Working quickly, place wide mouth funnel in the jar.</w:t>
      </w:r>
    </w:p>
    <w:p w14:paraId="38710688" w14:textId="77777777" w:rsidR="00DE3BED" w:rsidRDefault="00DE3BED" w:rsidP="00DE3BED">
      <w:pPr>
        <w:pStyle w:val="ActivityNumbers"/>
      </w:pPr>
      <w:r>
        <w:t>Gently stir jam mixture. Using a measuring cup, carefully pour jam into warm jar. Fill jar until there is ¼ inch of space at top of jar. The space at the top of the jar is called headspace.</w:t>
      </w:r>
    </w:p>
    <w:p w14:paraId="63145ADB" w14:textId="77777777" w:rsidR="00DE3BED" w:rsidRDefault="00DE3BED" w:rsidP="00DE3BED">
      <w:pPr>
        <w:pStyle w:val="ActivityNumbers"/>
      </w:pPr>
      <w:r>
        <w:t>Using a knife gently follow along inside of jar between jam and jar. This will remove any air pockets and bubbles.</w:t>
      </w:r>
    </w:p>
    <w:p w14:paraId="1EEE8064" w14:textId="77777777" w:rsidR="00DE3BED" w:rsidRDefault="00DE3BED" w:rsidP="00DE3BED">
      <w:pPr>
        <w:pStyle w:val="ActivityNumbers"/>
      </w:pPr>
      <w:r>
        <w:t>Using a damp cloth clean around outside rim of jar, paying close attention to top of the jar and threads.</w:t>
      </w:r>
    </w:p>
    <w:p w14:paraId="3EC04755" w14:textId="77777777" w:rsidR="00DE3BED" w:rsidRDefault="00DE3BED" w:rsidP="00DE3BED">
      <w:pPr>
        <w:pStyle w:val="ActivityNumbers"/>
      </w:pPr>
      <w:r>
        <w:t>Retrieve center lid from teacher and place it in center of jar top. Screw band onto jar securely. Do not over tighten metal band, once you meet resistance stop.</w:t>
      </w:r>
    </w:p>
    <w:p w14:paraId="717D5AE6" w14:textId="77777777" w:rsidR="00DE3BED" w:rsidRDefault="00DE3BED" w:rsidP="00DE3BED">
      <w:pPr>
        <w:pStyle w:val="ActivityNumbers"/>
      </w:pPr>
      <w:r>
        <w:lastRenderedPageBreak/>
        <w:t>If you have leftover jam in saucepan, the teacher will have an additional jar in which to empty leftover jam.</w:t>
      </w:r>
    </w:p>
    <w:p w14:paraId="71150D48" w14:textId="77777777" w:rsidR="00DE3BED" w:rsidRDefault="00DE3BED" w:rsidP="00DE3BED">
      <w:pPr>
        <w:pStyle w:val="ActivityNumbers"/>
      </w:pPr>
      <w:r>
        <w:t>Place your jar of jam in the rack of the canning pot. If extra time, begin cleaning up your workspace.</w:t>
      </w:r>
    </w:p>
    <w:p w14:paraId="4FAB7A5E" w14:textId="77777777" w:rsidR="00DE3BED" w:rsidRDefault="00DE3BED" w:rsidP="00DE3BED">
      <w:pPr>
        <w:pStyle w:val="ActivityNumbers"/>
      </w:pPr>
      <w:r>
        <w:t>When all groups have finished making jam the teacher will lower the rack into canning pot. Covering the pot with the lid, hard boil jars for ten minutes.</w:t>
      </w:r>
    </w:p>
    <w:p w14:paraId="008241B1" w14:textId="77777777" w:rsidR="00DE3BED" w:rsidRDefault="00DE3BED" w:rsidP="00DD6B18">
      <w:pPr>
        <w:pStyle w:val="ActivityNumbers"/>
      </w:pPr>
      <w:r>
        <w:t>Turn off heat and allow jars to sit for five minutes. Remove jars from canning pot with jar lifter and place jam in designated areas. Observe your jam. Do not tip or shake jars in anyway. Let jam sit for 24 hours.</w:t>
      </w:r>
    </w:p>
    <w:p w14:paraId="201ED91A" w14:textId="77777777" w:rsidR="00DD6B18" w:rsidRDefault="00DD6B18" w:rsidP="00DD6B18">
      <w:pPr>
        <w:pStyle w:val="ActivityNumbers"/>
      </w:pPr>
      <w:r>
        <w:t>Finish cleaning your workspace.</w:t>
      </w:r>
    </w:p>
    <w:p w14:paraId="5A7B7DF5" w14:textId="77777777" w:rsidR="00DE3BED" w:rsidRPr="001E0B0D" w:rsidRDefault="00DE3BED" w:rsidP="00DE3BED"/>
    <w:p w14:paraId="4E9BF83B" w14:textId="77777777" w:rsidR="00DE3BED" w:rsidRDefault="00DE3BED" w:rsidP="00DE3BED">
      <w:pPr>
        <w:pStyle w:val="ActivityBodyBold"/>
      </w:pPr>
      <w:r>
        <w:t>Part Two – Making Bread and Butter</w:t>
      </w:r>
    </w:p>
    <w:p w14:paraId="508ED7E2" w14:textId="77777777" w:rsidR="00DE3BED" w:rsidRDefault="00DE3BED" w:rsidP="00DE3BED">
      <w:pPr>
        <w:pStyle w:val="ActivityBody"/>
      </w:pPr>
      <w:r>
        <w:t xml:space="preserve">Your group will divide into pairs for </w:t>
      </w:r>
      <w:r w:rsidRPr="00E842F2">
        <w:t>Part Two</w:t>
      </w:r>
      <w:r>
        <w:t>. One pair will make bread while the other pair makes butter. While you are waiting for the bread to rise, your group will discuss the processing techniques that each pair performed.</w:t>
      </w:r>
    </w:p>
    <w:p w14:paraId="12FCDAE3" w14:textId="77777777" w:rsidR="00DE3BED" w:rsidRDefault="00DE3BED" w:rsidP="00DE3BED"/>
    <w:tbl>
      <w:tblPr>
        <w:tblW w:w="0" w:type="auto"/>
        <w:tblInd w:w="46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50"/>
        <w:gridCol w:w="8100"/>
      </w:tblGrid>
      <w:tr w:rsidR="00DE3BED" w14:paraId="06D4A992" w14:textId="77777777" w:rsidTr="00F768DE">
        <w:trPr>
          <w:trHeight w:val="369"/>
        </w:trPr>
        <w:tc>
          <w:tcPr>
            <w:tcW w:w="10350" w:type="dxa"/>
            <w:gridSpan w:val="2"/>
            <w:shd w:val="clear" w:color="auto" w:fill="auto"/>
          </w:tcPr>
          <w:p w14:paraId="4025D7CD" w14:textId="77777777" w:rsidR="00DE3BED" w:rsidRPr="005D2130" w:rsidRDefault="00DE3BED" w:rsidP="0011415F">
            <w:pPr>
              <w:rPr>
                <w:rStyle w:val="KeyTermItalic"/>
              </w:rPr>
            </w:pPr>
            <w:r>
              <w:rPr>
                <w:rStyle w:val="KeyTermItalic"/>
              </w:rPr>
              <w:t>Quick Bread</w:t>
            </w:r>
          </w:p>
        </w:tc>
      </w:tr>
      <w:tr w:rsidR="00DE3BED" w14:paraId="13C37407" w14:textId="77777777" w:rsidTr="00F768DE">
        <w:tc>
          <w:tcPr>
            <w:tcW w:w="2250" w:type="dxa"/>
            <w:shd w:val="clear" w:color="auto" w:fill="auto"/>
          </w:tcPr>
          <w:p w14:paraId="2779EE34" w14:textId="77777777" w:rsidR="00DE3BED" w:rsidRPr="007059D2" w:rsidRDefault="00DE3BED" w:rsidP="0011415F">
            <w:pPr>
              <w:rPr>
                <w:rStyle w:val="Bold"/>
              </w:rPr>
            </w:pPr>
            <w:r>
              <w:rPr>
                <w:rStyle w:val="Bold"/>
              </w:rPr>
              <w:t>Ingredients</w:t>
            </w:r>
          </w:p>
        </w:tc>
        <w:tc>
          <w:tcPr>
            <w:tcW w:w="8100" w:type="dxa"/>
            <w:shd w:val="clear" w:color="auto" w:fill="auto"/>
          </w:tcPr>
          <w:p w14:paraId="0BB40228" w14:textId="77777777" w:rsidR="00DE3BED" w:rsidRPr="007059D2" w:rsidRDefault="00DE3BED" w:rsidP="0011415F">
            <w:pPr>
              <w:rPr>
                <w:rStyle w:val="Bold"/>
              </w:rPr>
            </w:pPr>
            <w:r>
              <w:rPr>
                <w:rStyle w:val="Bold"/>
              </w:rPr>
              <w:t>Preparation</w:t>
            </w:r>
          </w:p>
        </w:tc>
      </w:tr>
      <w:tr w:rsidR="00DE3BED" w14:paraId="63EB6D55" w14:textId="77777777" w:rsidTr="00F768DE">
        <w:trPr>
          <w:trHeight w:val="289"/>
        </w:trPr>
        <w:tc>
          <w:tcPr>
            <w:tcW w:w="2250" w:type="dxa"/>
            <w:shd w:val="clear" w:color="auto" w:fill="auto"/>
          </w:tcPr>
          <w:p w14:paraId="4C46EC8F" w14:textId="2F0871FB" w:rsidR="00DE3BED" w:rsidRDefault="00DE3BED" w:rsidP="00DB3558">
            <w:pPr>
              <w:pStyle w:val="MatrixBullets"/>
            </w:pPr>
            <w:r>
              <w:t>1</w:t>
            </w:r>
            <w:r w:rsidR="00DB3558">
              <w:t>30</w:t>
            </w:r>
            <w:r>
              <w:t>ml milk</w:t>
            </w:r>
          </w:p>
        </w:tc>
        <w:tc>
          <w:tcPr>
            <w:tcW w:w="8100" w:type="dxa"/>
            <w:vMerge w:val="restart"/>
            <w:shd w:val="clear" w:color="auto" w:fill="auto"/>
          </w:tcPr>
          <w:p w14:paraId="57EE16BE" w14:textId="49756563" w:rsidR="00DE3BED" w:rsidRPr="00F768DE" w:rsidRDefault="00DE3BED" w:rsidP="0011415F">
            <w:pPr>
              <w:rPr>
                <w:szCs w:val="22"/>
              </w:rPr>
            </w:pPr>
            <w:r w:rsidRPr="00F768DE">
              <w:rPr>
                <w:szCs w:val="22"/>
              </w:rPr>
              <w:t>Warm milk in the microwave. Combine water, milk, butter, sugar, salt, and yeast in mixing bowl. Stir well, then let rest while yeast activates. Add half of the flour and mix with paddle attachment. Switch to dough hook and add flour 20g at a time. Continue adding flour until smooth ball forms.</w:t>
            </w:r>
            <w:r w:rsidR="00DB3558">
              <w:rPr>
                <w:szCs w:val="22"/>
              </w:rPr>
              <w:t xml:space="preserve"> You may not need to use all of the flour.</w:t>
            </w:r>
            <w:r w:rsidRPr="00F768DE">
              <w:rPr>
                <w:szCs w:val="22"/>
              </w:rPr>
              <w:t xml:space="preserve"> Knead for 5 minutes. Cover and let rest until dough rises. Punch down dough, knead slightly, and divide into dough balls. Place in pan and let rise again. Cover and store or bake at 350</w:t>
            </w:r>
            <w:r w:rsidRPr="00F768DE">
              <w:rPr>
                <w:rFonts w:cs="Arial"/>
                <w:szCs w:val="22"/>
              </w:rPr>
              <w:t>°</w:t>
            </w:r>
            <w:r w:rsidRPr="00F768DE">
              <w:rPr>
                <w:szCs w:val="22"/>
              </w:rPr>
              <w:t xml:space="preserve"> for 20-25 minutes.</w:t>
            </w:r>
          </w:p>
        </w:tc>
      </w:tr>
      <w:tr w:rsidR="00DE3BED" w14:paraId="086084F9" w14:textId="77777777" w:rsidTr="00F768DE">
        <w:trPr>
          <w:trHeight w:val="289"/>
        </w:trPr>
        <w:tc>
          <w:tcPr>
            <w:tcW w:w="2250" w:type="dxa"/>
            <w:shd w:val="clear" w:color="auto" w:fill="auto"/>
          </w:tcPr>
          <w:p w14:paraId="59CE4ED0" w14:textId="7179B317" w:rsidR="00DE3BED" w:rsidRDefault="00DE3BED" w:rsidP="00DB3558">
            <w:pPr>
              <w:pStyle w:val="MatrixBullets"/>
            </w:pPr>
            <w:r>
              <w:t>3</w:t>
            </w:r>
            <w:r w:rsidR="00DB3558">
              <w:t>2</w:t>
            </w:r>
            <w:r>
              <w:t>ml lukewarm water</w:t>
            </w:r>
          </w:p>
        </w:tc>
        <w:tc>
          <w:tcPr>
            <w:tcW w:w="8100" w:type="dxa"/>
            <w:vMerge/>
            <w:shd w:val="clear" w:color="auto" w:fill="auto"/>
          </w:tcPr>
          <w:p w14:paraId="5AB261D8" w14:textId="77777777" w:rsidR="00DE3BED" w:rsidRDefault="00DE3BED" w:rsidP="0011415F"/>
        </w:tc>
      </w:tr>
      <w:tr w:rsidR="00DE3BED" w14:paraId="711FB8AB" w14:textId="77777777" w:rsidTr="00F768DE">
        <w:trPr>
          <w:trHeight w:val="289"/>
        </w:trPr>
        <w:tc>
          <w:tcPr>
            <w:tcW w:w="2250" w:type="dxa"/>
            <w:shd w:val="clear" w:color="auto" w:fill="auto"/>
          </w:tcPr>
          <w:p w14:paraId="79D9EE57" w14:textId="0B581897" w:rsidR="00DE3BED" w:rsidRDefault="00DB3558" w:rsidP="0011415F">
            <w:pPr>
              <w:pStyle w:val="MatrixBullets"/>
            </w:pPr>
            <w:r>
              <w:t>12</w:t>
            </w:r>
            <w:r w:rsidR="00DE3BED">
              <w:t>g butter</w:t>
            </w:r>
          </w:p>
        </w:tc>
        <w:tc>
          <w:tcPr>
            <w:tcW w:w="8100" w:type="dxa"/>
            <w:vMerge/>
            <w:shd w:val="clear" w:color="auto" w:fill="auto"/>
          </w:tcPr>
          <w:p w14:paraId="38996E0D" w14:textId="77777777" w:rsidR="00DE3BED" w:rsidRDefault="00DE3BED" w:rsidP="0011415F"/>
        </w:tc>
      </w:tr>
      <w:tr w:rsidR="00DE3BED" w14:paraId="4528ED64" w14:textId="77777777" w:rsidTr="00F768DE">
        <w:trPr>
          <w:trHeight w:val="234"/>
        </w:trPr>
        <w:tc>
          <w:tcPr>
            <w:tcW w:w="2250" w:type="dxa"/>
            <w:shd w:val="clear" w:color="auto" w:fill="auto"/>
          </w:tcPr>
          <w:p w14:paraId="68FC710E" w14:textId="77777777" w:rsidR="00DE3BED" w:rsidRDefault="00DD6B18" w:rsidP="0011415F">
            <w:pPr>
              <w:pStyle w:val="MatrixBullets"/>
            </w:pPr>
            <w:r>
              <w:t>6</w:t>
            </w:r>
            <w:r w:rsidR="00DE3BED">
              <w:t>g sugar</w:t>
            </w:r>
          </w:p>
        </w:tc>
        <w:tc>
          <w:tcPr>
            <w:tcW w:w="8100" w:type="dxa"/>
            <w:vMerge/>
            <w:shd w:val="clear" w:color="auto" w:fill="auto"/>
          </w:tcPr>
          <w:p w14:paraId="378A0685" w14:textId="77777777" w:rsidR="00DE3BED" w:rsidRDefault="00DE3BED" w:rsidP="0011415F"/>
        </w:tc>
      </w:tr>
      <w:tr w:rsidR="00DE3BED" w14:paraId="7160A2A8" w14:textId="77777777" w:rsidTr="00F768DE">
        <w:trPr>
          <w:trHeight w:val="232"/>
        </w:trPr>
        <w:tc>
          <w:tcPr>
            <w:tcW w:w="2250" w:type="dxa"/>
            <w:shd w:val="clear" w:color="auto" w:fill="auto"/>
          </w:tcPr>
          <w:p w14:paraId="4E27DD55" w14:textId="572FAF33" w:rsidR="00DE3BED" w:rsidRDefault="00DB3558" w:rsidP="0011415F">
            <w:pPr>
              <w:pStyle w:val="MatrixBullets"/>
            </w:pPr>
            <w:r>
              <w:t>5</w:t>
            </w:r>
            <w:r w:rsidR="00DE3BED">
              <w:t>g salt</w:t>
            </w:r>
          </w:p>
        </w:tc>
        <w:tc>
          <w:tcPr>
            <w:tcW w:w="8100" w:type="dxa"/>
            <w:vMerge/>
            <w:shd w:val="clear" w:color="auto" w:fill="auto"/>
          </w:tcPr>
          <w:p w14:paraId="6A62F512" w14:textId="77777777" w:rsidR="00DE3BED" w:rsidRDefault="00DE3BED" w:rsidP="0011415F"/>
        </w:tc>
      </w:tr>
      <w:tr w:rsidR="00DE3BED" w14:paraId="37257FD3" w14:textId="77777777" w:rsidTr="00F768DE">
        <w:trPr>
          <w:trHeight w:val="232"/>
        </w:trPr>
        <w:tc>
          <w:tcPr>
            <w:tcW w:w="2250" w:type="dxa"/>
            <w:shd w:val="clear" w:color="auto" w:fill="auto"/>
          </w:tcPr>
          <w:p w14:paraId="234CEF2F" w14:textId="4308BAFC" w:rsidR="00DE3BED" w:rsidRDefault="00DB3558" w:rsidP="0011415F">
            <w:pPr>
              <w:pStyle w:val="MatrixBullets"/>
            </w:pPr>
            <w:r>
              <w:t>7</w:t>
            </w:r>
            <w:r w:rsidR="00DE3BED">
              <w:t>g yeast</w:t>
            </w:r>
          </w:p>
        </w:tc>
        <w:tc>
          <w:tcPr>
            <w:tcW w:w="8100" w:type="dxa"/>
            <w:vMerge/>
            <w:shd w:val="clear" w:color="auto" w:fill="auto"/>
          </w:tcPr>
          <w:p w14:paraId="5980A422" w14:textId="77777777" w:rsidR="00DE3BED" w:rsidRDefault="00DE3BED" w:rsidP="0011415F"/>
        </w:tc>
      </w:tr>
      <w:tr w:rsidR="00DE3BED" w14:paraId="08CB8153" w14:textId="77777777" w:rsidTr="00F768DE">
        <w:trPr>
          <w:trHeight w:val="232"/>
        </w:trPr>
        <w:tc>
          <w:tcPr>
            <w:tcW w:w="2250" w:type="dxa"/>
            <w:shd w:val="clear" w:color="auto" w:fill="auto"/>
          </w:tcPr>
          <w:p w14:paraId="34A58277" w14:textId="77777777" w:rsidR="00DE3BED" w:rsidRDefault="00DD6B18" w:rsidP="0011415F">
            <w:pPr>
              <w:pStyle w:val="MatrixBullets"/>
            </w:pPr>
            <w:r>
              <w:t>225</w:t>
            </w:r>
            <w:r w:rsidR="00DE3BED">
              <w:t>g all-purpose flour</w:t>
            </w:r>
          </w:p>
        </w:tc>
        <w:tc>
          <w:tcPr>
            <w:tcW w:w="8100" w:type="dxa"/>
            <w:vMerge/>
            <w:shd w:val="clear" w:color="auto" w:fill="auto"/>
          </w:tcPr>
          <w:p w14:paraId="4C8AEDA4" w14:textId="77777777" w:rsidR="00DE3BED" w:rsidRDefault="00DE3BED" w:rsidP="0011415F"/>
        </w:tc>
      </w:tr>
    </w:tbl>
    <w:p w14:paraId="022D1157" w14:textId="77777777" w:rsidR="00DE3BED" w:rsidRDefault="00DE3BED" w:rsidP="00DE3BED"/>
    <w:p w14:paraId="15FEF553" w14:textId="77777777" w:rsidR="00DE3BED" w:rsidRDefault="00DE3BED" w:rsidP="00DE3BED">
      <w:pPr>
        <w:pStyle w:val="ActivityNumbers"/>
        <w:numPr>
          <w:ilvl w:val="0"/>
          <w:numId w:val="9"/>
        </w:numPr>
      </w:pPr>
      <w:r>
        <w:t xml:space="preserve">In your </w:t>
      </w:r>
      <w:r w:rsidRPr="004E0627">
        <w:rPr>
          <w:rStyle w:val="Italic"/>
        </w:rPr>
        <w:t>Laboratory Notebook</w:t>
      </w:r>
      <w:r>
        <w:t>, develop a table to collect data and observations on processing techniques. The table should resemble the table developed in Part</w:t>
      </w:r>
      <w:r w:rsidRPr="00BE514F">
        <w:t xml:space="preserve"> One</w:t>
      </w:r>
      <w:r>
        <w:t>.</w:t>
      </w:r>
    </w:p>
    <w:p w14:paraId="711625E7" w14:textId="3648B04B" w:rsidR="00DE3BED" w:rsidRDefault="00DD6B18" w:rsidP="00DE3BED">
      <w:pPr>
        <w:pStyle w:val="ActivityNumbers"/>
        <w:numPr>
          <w:ilvl w:val="0"/>
          <w:numId w:val="9"/>
        </w:numPr>
      </w:pPr>
      <w:r>
        <w:t>Pour 1</w:t>
      </w:r>
      <w:r w:rsidR="00DB3558">
        <w:t>3</w:t>
      </w:r>
      <w:r>
        <w:t>0ml milk into 25</w:t>
      </w:r>
      <w:r w:rsidR="00DE3BED">
        <w:t>0ml beaker. Place beaker in microwave for 20 seconds. Swirl beaker gently when removing from microwave.</w:t>
      </w:r>
    </w:p>
    <w:p w14:paraId="79B8FAF6" w14:textId="208CF989" w:rsidR="00DE3BED" w:rsidRDefault="00DE3BED" w:rsidP="00DE3BED">
      <w:pPr>
        <w:pStyle w:val="ActivityNumbers"/>
        <w:numPr>
          <w:ilvl w:val="0"/>
          <w:numId w:val="9"/>
        </w:numPr>
      </w:pPr>
      <w:r>
        <w:t>Com</w:t>
      </w:r>
      <w:r w:rsidR="00DD6B18">
        <w:t>bine 3</w:t>
      </w:r>
      <w:r w:rsidR="00DB3558">
        <w:t>2</w:t>
      </w:r>
      <w:r w:rsidR="00DD6B18">
        <w:t>ml lukewarm water, warm milk, butter, sugar, salt, and</w:t>
      </w:r>
      <w:r>
        <w:t xml:space="preserve"> yeast into the bowl of the stand mixer.</w:t>
      </w:r>
    </w:p>
    <w:p w14:paraId="4880ACDF" w14:textId="77777777" w:rsidR="00DE3BED" w:rsidRDefault="00DE3BED" w:rsidP="00DE3BED">
      <w:pPr>
        <w:pStyle w:val="ActivityNumbers"/>
        <w:numPr>
          <w:ilvl w:val="0"/>
          <w:numId w:val="9"/>
        </w:numPr>
      </w:pPr>
      <w:r>
        <w:t>Stir well while in the bowl and let sit for 6 minutes or until yeast begins to foam.</w:t>
      </w:r>
    </w:p>
    <w:p w14:paraId="0B74CA72" w14:textId="38165FD5" w:rsidR="00DE3BED" w:rsidRDefault="00DE3BED" w:rsidP="00DE3BED">
      <w:pPr>
        <w:pStyle w:val="ActivityNumbers"/>
        <w:numPr>
          <w:ilvl w:val="0"/>
          <w:numId w:val="9"/>
        </w:numPr>
      </w:pPr>
      <w:r>
        <w:t>Add 1</w:t>
      </w:r>
      <w:r w:rsidR="00DB3558">
        <w:t>25</w:t>
      </w:r>
      <w:bookmarkStart w:id="0" w:name="_GoBack"/>
      <w:bookmarkEnd w:id="0"/>
      <w:r>
        <w:t>g of flour and mix with paddle attachment until the dough forms a mass. Clean dough from the paddle attachment. Remove paddle attachment and replace with dough hook.</w:t>
      </w:r>
    </w:p>
    <w:p w14:paraId="1A872C51" w14:textId="77777777" w:rsidR="00DE3BED" w:rsidRDefault="00DE3BED" w:rsidP="00DE3BED">
      <w:pPr>
        <w:pStyle w:val="ActivityNumbers"/>
        <w:numPr>
          <w:ilvl w:val="0"/>
          <w:numId w:val="9"/>
        </w:numPr>
      </w:pPr>
      <w:r>
        <w:t>Add flour 20g at a time while blending with the dough hook. Continue adding flour until a smooth ball begins to form.</w:t>
      </w:r>
    </w:p>
    <w:p w14:paraId="4EBBDC0B" w14:textId="77777777" w:rsidR="00DE3BED" w:rsidRDefault="00DE3BED" w:rsidP="00DE3BED">
      <w:pPr>
        <w:pStyle w:val="ActivityNumbers"/>
        <w:numPr>
          <w:ilvl w:val="0"/>
          <w:numId w:val="9"/>
        </w:numPr>
      </w:pPr>
      <w:r>
        <w:t>Knead the dough with stand mixer for five minutes. A soft ball of smooth dough will form. When mixer is stopped, the dough should feel elastic and slightly sticky to the touch.</w:t>
      </w:r>
    </w:p>
    <w:p w14:paraId="17F569D1" w14:textId="77777777" w:rsidR="00DE3BED" w:rsidRDefault="00DE3BED" w:rsidP="00DE3BED">
      <w:pPr>
        <w:pStyle w:val="ActivityNumbers"/>
        <w:numPr>
          <w:ilvl w:val="0"/>
          <w:numId w:val="9"/>
        </w:numPr>
      </w:pPr>
      <w:r>
        <w:t>Lightly spray the medium bowl and your hands with cooking spray. Remove dough from stand mixer and place in bowl. Spray top of dough with cooking spray and cover loosely with plastic wrap.</w:t>
      </w:r>
    </w:p>
    <w:p w14:paraId="3CE925E8" w14:textId="77777777" w:rsidR="00DE3BED" w:rsidRDefault="00DE3BED" w:rsidP="00DE3BED">
      <w:pPr>
        <w:pStyle w:val="ActivityNumbers"/>
        <w:numPr>
          <w:ilvl w:val="0"/>
          <w:numId w:val="9"/>
        </w:numPr>
      </w:pPr>
      <w:r>
        <w:t>Place bowl in warm area of laboratory and let rise for twenty minutes, or until dough is puffy and full.</w:t>
      </w:r>
    </w:p>
    <w:p w14:paraId="57600AD9" w14:textId="77777777" w:rsidR="00DE3BED" w:rsidRDefault="00DE3BED" w:rsidP="00DE3BED">
      <w:pPr>
        <w:pStyle w:val="ActivityNumbers"/>
        <w:numPr>
          <w:ilvl w:val="0"/>
          <w:numId w:val="9"/>
        </w:numPr>
      </w:pPr>
      <w:r>
        <w:t xml:space="preserve">While the dough is rising, return to your group to discuss the processing techniques the other pair in your group performed while making butter. Record information about processing techniques used to make bread and butter in your </w:t>
      </w:r>
      <w:r w:rsidRPr="004E0627">
        <w:rPr>
          <w:rStyle w:val="Italic"/>
        </w:rPr>
        <w:t>Laboratory Notebook</w:t>
      </w:r>
      <w:r>
        <w:t>.</w:t>
      </w:r>
    </w:p>
    <w:p w14:paraId="1A8D114F" w14:textId="77777777" w:rsidR="00DE3BED" w:rsidRDefault="00DE3BED" w:rsidP="00DE3BED">
      <w:pPr>
        <w:pStyle w:val="ActivityNumbers"/>
        <w:numPr>
          <w:ilvl w:val="0"/>
          <w:numId w:val="9"/>
        </w:numPr>
      </w:pPr>
      <w:r>
        <w:t>If you are finished before the other pair of students, observe the strawberry jam.</w:t>
      </w:r>
    </w:p>
    <w:p w14:paraId="30DDBB72" w14:textId="77777777" w:rsidR="00DE3BED" w:rsidRDefault="00DE3BED" w:rsidP="00DE3BED">
      <w:pPr>
        <w:pStyle w:val="Activitybullet"/>
      </w:pPr>
      <w:r>
        <w:lastRenderedPageBreak/>
        <w:t>Find the strawberry jam that your group made in Part</w:t>
      </w:r>
      <w:r w:rsidRPr="00E842F2">
        <w:t xml:space="preserve"> One</w:t>
      </w:r>
      <w:r>
        <w:t>.</w:t>
      </w:r>
    </w:p>
    <w:p w14:paraId="456CE3A6" w14:textId="77777777" w:rsidR="00DE3BED" w:rsidRDefault="00DE3BED" w:rsidP="00DE3BED">
      <w:pPr>
        <w:pStyle w:val="Activitybullet"/>
      </w:pPr>
      <w:r>
        <w:t>Remove the metal band and push on the center lid. There should be no give in the lid and the lid should be concave.</w:t>
      </w:r>
    </w:p>
    <w:p w14:paraId="7D662BF8" w14:textId="77777777" w:rsidR="00DE3BED" w:rsidRDefault="00DE3BED" w:rsidP="00DE3BED">
      <w:pPr>
        <w:pStyle w:val="Activitybullet"/>
      </w:pPr>
      <w:r>
        <w:t>After you have determined if the seal is good, place in refrigerator.</w:t>
      </w:r>
    </w:p>
    <w:p w14:paraId="53B1D309" w14:textId="77777777" w:rsidR="00DE3BED" w:rsidRDefault="00DE3BED" w:rsidP="00DE3BED">
      <w:pPr>
        <w:pStyle w:val="Activitybullet"/>
      </w:pPr>
      <w:r>
        <w:t>If your jam did not seal properly screw the band on tightly and place in refrigerator. As long as jam stays refrigerated, it will be safe. Lack of a proper seal means the jam cannot be safely stored on a shelf.</w:t>
      </w:r>
    </w:p>
    <w:p w14:paraId="67F9E98B" w14:textId="77777777" w:rsidR="00DE3BED" w:rsidRDefault="00DE3BED" w:rsidP="00DE3BED">
      <w:pPr>
        <w:pStyle w:val="ActivityNumbers"/>
        <w:numPr>
          <w:ilvl w:val="0"/>
          <w:numId w:val="9"/>
        </w:numPr>
      </w:pPr>
      <w:r>
        <w:t>After the dough has risen, spray a round baking pan with cooking spray. Remove plastic wrap from bowl, do not throw plastic wrap away.</w:t>
      </w:r>
    </w:p>
    <w:p w14:paraId="79815B33" w14:textId="77777777" w:rsidR="00DE3BED" w:rsidRDefault="00DE3BED" w:rsidP="00DE3BED">
      <w:pPr>
        <w:pStyle w:val="ActivityNumbers"/>
        <w:numPr>
          <w:ilvl w:val="0"/>
          <w:numId w:val="9"/>
        </w:numPr>
      </w:pPr>
      <w:r>
        <w:t>Lightly spray your hands with cooking spray and deflate dough by patting the dough with your fists.</w:t>
      </w:r>
    </w:p>
    <w:p w14:paraId="7294AE55" w14:textId="77777777" w:rsidR="00DE3BED" w:rsidRDefault="00DE3BED" w:rsidP="00DE3BED">
      <w:pPr>
        <w:pStyle w:val="ActivityNumbers"/>
        <w:numPr>
          <w:ilvl w:val="0"/>
          <w:numId w:val="9"/>
        </w:numPr>
      </w:pPr>
      <w:r>
        <w:t>Divide dough evenly in half and further divide each half into thirds, forming six dough balls.</w:t>
      </w:r>
    </w:p>
    <w:p w14:paraId="4CF0E7FE" w14:textId="77777777" w:rsidR="00DE3BED" w:rsidRDefault="00DE3BED" w:rsidP="00DE3BED">
      <w:pPr>
        <w:pStyle w:val="ActivityNumbers"/>
        <w:numPr>
          <w:ilvl w:val="0"/>
          <w:numId w:val="9"/>
        </w:numPr>
      </w:pPr>
      <w:r>
        <w:t>Shape each ball into rolls by cupping your hands and rolling the dough into your hands. Place rolls into prepared baking pan. Cover pan lightly with plastic wrap and place in area as instructed by the teacher.</w:t>
      </w:r>
    </w:p>
    <w:p w14:paraId="5100D184" w14:textId="77777777" w:rsidR="00DE3BED" w:rsidRDefault="00DE3BED" w:rsidP="00DE3BED">
      <w:pPr>
        <w:pStyle w:val="ActivityNumbers"/>
      </w:pPr>
      <w:r>
        <w:t>The teacher will allow the rolls to rise for another ten minutes and then wrap the pans tightly and put them in the refrigerator overnight. You will bake the rolls in Part</w:t>
      </w:r>
      <w:r w:rsidRPr="00E842F2">
        <w:t xml:space="preserve"> Three</w:t>
      </w:r>
      <w:r>
        <w:t>.</w:t>
      </w:r>
    </w:p>
    <w:p w14:paraId="2772916B" w14:textId="77777777" w:rsidR="00DE3BED" w:rsidRDefault="00DE3BED" w:rsidP="00DE3BED">
      <w:pPr>
        <w:pStyle w:val="ActivityNumbers"/>
        <w:numPr>
          <w:ilvl w:val="0"/>
          <w:numId w:val="9"/>
        </w:numPr>
      </w:pPr>
      <w:r>
        <w:t>Clean up your workspace.</w:t>
      </w:r>
    </w:p>
    <w:p w14:paraId="71416EE4" w14:textId="77777777" w:rsidR="00DE3BED" w:rsidRDefault="00DE3BED" w:rsidP="00DE3BED"/>
    <w:tbl>
      <w:tblPr>
        <w:tblW w:w="0" w:type="auto"/>
        <w:tblInd w:w="46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70"/>
        <w:gridCol w:w="6480"/>
      </w:tblGrid>
      <w:tr w:rsidR="00DE3BED" w14:paraId="023F408A" w14:textId="77777777" w:rsidTr="00F768DE">
        <w:trPr>
          <w:trHeight w:val="369"/>
        </w:trPr>
        <w:tc>
          <w:tcPr>
            <w:tcW w:w="10350" w:type="dxa"/>
            <w:gridSpan w:val="2"/>
            <w:shd w:val="clear" w:color="auto" w:fill="auto"/>
          </w:tcPr>
          <w:p w14:paraId="1B2C016C" w14:textId="77777777" w:rsidR="00DE3BED" w:rsidRPr="005D2130" w:rsidRDefault="00DE3BED" w:rsidP="0011415F">
            <w:pPr>
              <w:rPr>
                <w:rStyle w:val="KeyTermItalic"/>
              </w:rPr>
            </w:pPr>
            <w:r>
              <w:rPr>
                <w:rStyle w:val="KeyTermItalic"/>
              </w:rPr>
              <w:t>Butter</w:t>
            </w:r>
          </w:p>
        </w:tc>
      </w:tr>
      <w:tr w:rsidR="00DE3BED" w14:paraId="7A793363" w14:textId="77777777" w:rsidTr="00F768DE">
        <w:tc>
          <w:tcPr>
            <w:tcW w:w="3870" w:type="dxa"/>
            <w:shd w:val="clear" w:color="auto" w:fill="auto"/>
          </w:tcPr>
          <w:p w14:paraId="4F9B995E" w14:textId="77777777" w:rsidR="00DE3BED" w:rsidRPr="007059D2" w:rsidRDefault="00DE3BED" w:rsidP="0011415F">
            <w:pPr>
              <w:rPr>
                <w:rStyle w:val="Bold"/>
              </w:rPr>
            </w:pPr>
            <w:r>
              <w:rPr>
                <w:rStyle w:val="Bold"/>
              </w:rPr>
              <w:t>Ingredients</w:t>
            </w:r>
          </w:p>
        </w:tc>
        <w:tc>
          <w:tcPr>
            <w:tcW w:w="6480" w:type="dxa"/>
            <w:shd w:val="clear" w:color="auto" w:fill="auto"/>
          </w:tcPr>
          <w:p w14:paraId="1F577D93" w14:textId="77777777" w:rsidR="00DE3BED" w:rsidRPr="007059D2" w:rsidRDefault="00DE3BED" w:rsidP="0011415F">
            <w:pPr>
              <w:rPr>
                <w:rStyle w:val="Bold"/>
              </w:rPr>
            </w:pPr>
            <w:r>
              <w:rPr>
                <w:rStyle w:val="Bold"/>
              </w:rPr>
              <w:t>Preparation</w:t>
            </w:r>
          </w:p>
        </w:tc>
      </w:tr>
      <w:tr w:rsidR="00DE3BED" w14:paraId="27BD70D7" w14:textId="77777777" w:rsidTr="00F768DE">
        <w:trPr>
          <w:trHeight w:val="289"/>
        </w:trPr>
        <w:tc>
          <w:tcPr>
            <w:tcW w:w="3870" w:type="dxa"/>
            <w:shd w:val="clear" w:color="auto" w:fill="auto"/>
          </w:tcPr>
          <w:p w14:paraId="16B545A4" w14:textId="77777777" w:rsidR="00DE3BED" w:rsidRDefault="00DE3BED" w:rsidP="0011415F">
            <w:pPr>
              <w:pStyle w:val="MatrixBullets"/>
            </w:pPr>
            <w:r>
              <w:t>100ml heavy cream</w:t>
            </w:r>
          </w:p>
        </w:tc>
        <w:tc>
          <w:tcPr>
            <w:tcW w:w="6480" w:type="dxa"/>
            <w:vMerge w:val="restart"/>
            <w:shd w:val="clear" w:color="auto" w:fill="auto"/>
          </w:tcPr>
          <w:p w14:paraId="433D74FA" w14:textId="77777777" w:rsidR="00DE3BED" w:rsidRPr="00277D6F" w:rsidRDefault="00DE3BED" w:rsidP="0011415F">
            <w:r w:rsidRPr="00F768DE">
              <w:rPr>
                <w:szCs w:val="22"/>
              </w:rPr>
              <w:t>Place cream in food processor and blend for 5 or more minutes. Strain buttermilk from solids. Use ice water 100ml at a time to rinse butter. Continue rinsing until water remains clear. Shape butter and store in refrigerator.</w:t>
            </w:r>
          </w:p>
        </w:tc>
      </w:tr>
      <w:tr w:rsidR="00DE3BED" w14:paraId="0B1B9090" w14:textId="77777777" w:rsidTr="00F768DE">
        <w:trPr>
          <w:trHeight w:val="887"/>
        </w:trPr>
        <w:tc>
          <w:tcPr>
            <w:tcW w:w="3870" w:type="dxa"/>
            <w:shd w:val="clear" w:color="auto" w:fill="auto"/>
          </w:tcPr>
          <w:p w14:paraId="299EAFAA" w14:textId="77777777" w:rsidR="00DE3BED" w:rsidRDefault="00DE3BED" w:rsidP="0011415F">
            <w:pPr>
              <w:pStyle w:val="MatrixBullets"/>
            </w:pPr>
            <w:r>
              <w:t>700ml ice water</w:t>
            </w:r>
          </w:p>
        </w:tc>
        <w:tc>
          <w:tcPr>
            <w:tcW w:w="6480" w:type="dxa"/>
            <w:vMerge/>
            <w:shd w:val="clear" w:color="auto" w:fill="auto"/>
          </w:tcPr>
          <w:p w14:paraId="47C5D224" w14:textId="77777777" w:rsidR="00DE3BED" w:rsidRDefault="00DE3BED" w:rsidP="0011415F"/>
        </w:tc>
      </w:tr>
    </w:tbl>
    <w:p w14:paraId="3B85A3DA" w14:textId="77777777" w:rsidR="00DE3BED" w:rsidRPr="005E410C" w:rsidRDefault="00DE3BED" w:rsidP="00DE3BED"/>
    <w:p w14:paraId="10EBBD3D" w14:textId="77777777" w:rsidR="00DE3BED" w:rsidRDefault="00DE3BED" w:rsidP="00DE3BED">
      <w:pPr>
        <w:pStyle w:val="ActivityNumbers"/>
        <w:numPr>
          <w:ilvl w:val="0"/>
          <w:numId w:val="15"/>
        </w:numPr>
      </w:pPr>
      <w:r>
        <w:t xml:space="preserve">In your </w:t>
      </w:r>
      <w:r w:rsidRPr="004E0627">
        <w:rPr>
          <w:rStyle w:val="Italic"/>
        </w:rPr>
        <w:t>Laboratory Notebook</w:t>
      </w:r>
      <w:r>
        <w:t>, develop a table to collect data and observations on processing techniques. The table should resemble the table developed in Part</w:t>
      </w:r>
      <w:r w:rsidRPr="00E842F2">
        <w:t xml:space="preserve"> One</w:t>
      </w:r>
      <w:r>
        <w:t>.</w:t>
      </w:r>
    </w:p>
    <w:p w14:paraId="3EC774DF" w14:textId="77777777" w:rsidR="00DE3BED" w:rsidRDefault="00DE3BED" w:rsidP="00DE3BED">
      <w:pPr>
        <w:pStyle w:val="ActivityNumbers"/>
        <w:numPr>
          <w:ilvl w:val="0"/>
          <w:numId w:val="9"/>
        </w:numPr>
      </w:pPr>
      <w:r>
        <w:t xml:space="preserve">Place strainer over the medium bowl, and line the </w:t>
      </w:r>
      <w:r w:rsidR="00DD6B18">
        <w:t>strainer with</w:t>
      </w:r>
      <w:r>
        <w:t xml:space="preserve"> three layers of cheesecloth.</w:t>
      </w:r>
    </w:p>
    <w:p w14:paraId="04DB7332" w14:textId="77777777" w:rsidR="00DE3BED" w:rsidRDefault="00DE3BED" w:rsidP="00DE3BED">
      <w:pPr>
        <w:pStyle w:val="ActivityNumbers"/>
        <w:numPr>
          <w:ilvl w:val="0"/>
          <w:numId w:val="9"/>
        </w:numPr>
      </w:pPr>
      <w:r>
        <w:t>Place 100ml heavy cream in bowl of food processor and cover with lid.</w:t>
      </w:r>
    </w:p>
    <w:p w14:paraId="71DEF304" w14:textId="77777777" w:rsidR="00DE3BED" w:rsidRDefault="00DE3BED" w:rsidP="00DE3BED">
      <w:pPr>
        <w:pStyle w:val="ActivityNumbers"/>
        <w:numPr>
          <w:ilvl w:val="0"/>
          <w:numId w:val="9"/>
        </w:numPr>
      </w:pPr>
      <w:r>
        <w:t>Turn on the food processor to medium-high. The cream will first form peaks, and then the cream will become grainy.</w:t>
      </w:r>
    </w:p>
    <w:p w14:paraId="111DE6F4" w14:textId="77777777" w:rsidR="00DE3BED" w:rsidRDefault="00DE3BED" w:rsidP="00DE3BED">
      <w:pPr>
        <w:pStyle w:val="ActivityNumbers"/>
        <w:numPr>
          <w:ilvl w:val="0"/>
          <w:numId w:val="9"/>
        </w:numPr>
      </w:pPr>
      <w:r>
        <w:t>Keep processing the cream until a solid mass (butter) and liquid (buttermilk) separates. This should take about five minutes or slightly longer.</w:t>
      </w:r>
    </w:p>
    <w:p w14:paraId="4331D3EA" w14:textId="77777777" w:rsidR="00DE3BED" w:rsidRDefault="00DE3BED" w:rsidP="00DE3BED">
      <w:pPr>
        <w:pStyle w:val="ActivityNumbers"/>
        <w:numPr>
          <w:ilvl w:val="0"/>
          <w:numId w:val="9"/>
        </w:numPr>
      </w:pPr>
      <w:r>
        <w:t>Strain off the buttermilk by pouring the mixture through the cheesecloth in strainer. Hold back the butter mass with a spatula until most of the liquid has strained through into the bowl.</w:t>
      </w:r>
    </w:p>
    <w:p w14:paraId="699B9777" w14:textId="77777777" w:rsidR="00DE3BED" w:rsidRDefault="00DE3BED" w:rsidP="00DE3BED">
      <w:pPr>
        <w:pStyle w:val="ActivityNumbers"/>
        <w:numPr>
          <w:ilvl w:val="0"/>
          <w:numId w:val="9"/>
        </w:numPr>
      </w:pPr>
      <w:r>
        <w:t>Let butter mass drop into cheesecloth. Gather cloth around butter and squeeze with your hands. Remove as much liquid as possible from the solid mass.</w:t>
      </w:r>
    </w:p>
    <w:p w14:paraId="110E99CF" w14:textId="77777777" w:rsidR="00DE3BED" w:rsidRDefault="00DE3BED" w:rsidP="00DE3BED">
      <w:pPr>
        <w:pStyle w:val="ActivityNumbers"/>
        <w:numPr>
          <w:ilvl w:val="0"/>
          <w:numId w:val="9"/>
        </w:numPr>
      </w:pPr>
      <w:r>
        <w:t>Pour buttermilk into the cup and rinse out bowl.</w:t>
      </w:r>
    </w:p>
    <w:p w14:paraId="782F4B0D" w14:textId="77777777" w:rsidR="00DE3BED" w:rsidRDefault="00DE3BED" w:rsidP="00DE3BED">
      <w:pPr>
        <w:pStyle w:val="ActivityNumbers"/>
        <w:numPr>
          <w:ilvl w:val="0"/>
          <w:numId w:val="9"/>
        </w:numPr>
      </w:pPr>
      <w:r>
        <w:t>Remove the butter from the cheesecloth and place it into rinsed bowl. Pour 100ml of ice water into bowl. Use a rubber spatula to press the butter into the ice water. The water will become cloudy as the buttermilk separates from the solid.</w:t>
      </w:r>
    </w:p>
    <w:p w14:paraId="495F1C0C" w14:textId="77777777" w:rsidR="00DE3BED" w:rsidRDefault="00DE3BED" w:rsidP="00DE3BED">
      <w:pPr>
        <w:pStyle w:val="ActivityNumbers"/>
        <w:numPr>
          <w:ilvl w:val="0"/>
          <w:numId w:val="9"/>
        </w:numPr>
      </w:pPr>
      <w:r>
        <w:t>Pour out cloudy water and replace with 100ml of clean ice water. Repeat pressing the butter into the water and removing buttermilk.</w:t>
      </w:r>
    </w:p>
    <w:p w14:paraId="60C3C89B" w14:textId="77777777" w:rsidR="00DE3BED" w:rsidRDefault="00DE3BED" w:rsidP="00DE3BED">
      <w:pPr>
        <w:pStyle w:val="ActivityNumbers"/>
        <w:numPr>
          <w:ilvl w:val="0"/>
          <w:numId w:val="9"/>
        </w:numPr>
      </w:pPr>
      <w:r>
        <w:t>Keep replacing with clean ice water and repeat pressing the butter until the water remains clear. It should be clear in no more than six washings.</w:t>
      </w:r>
    </w:p>
    <w:p w14:paraId="51F3D0C1" w14:textId="77777777" w:rsidR="00DE3BED" w:rsidRDefault="00DE3BED" w:rsidP="00DE3BED">
      <w:pPr>
        <w:pStyle w:val="ActivityNumbers"/>
        <w:numPr>
          <w:ilvl w:val="0"/>
          <w:numId w:val="9"/>
        </w:numPr>
      </w:pPr>
      <w:r>
        <w:lastRenderedPageBreak/>
        <w:t>The butter will become firm and you may find it easier to use your hands.</w:t>
      </w:r>
    </w:p>
    <w:p w14:paraId="119C4BEA" w14:textId="77777777" w:rsidR="00DE3BED" w:rsidRDefault="00DE3BED" w:rsidP="00DE3BED">
      <w:pPr>
        <w:pStyle w:val="ActivityNumbers"/>
        <w:numPr>
          <w:ilvl w:val="0"/>
          <w:numId w:val="9"/>
        </w:numPr>
      </w:pPr>
      <w:r>
        <w:t>Shape the butter into a roll by placing the butter on wax paper and rolling the butter into the paper until the butter is in the shape of a log. Be sure to wrap both ends of the wax paper tightly. Carefully write you and your partner’s initials onto wax paper and store butter in refrigerator.</w:t>
      </w:r>
    </w:p>
    <w:p w14:paraId="341914A5" w14:textId="77777777" w:rsidR="00DE3BED" w:rsidRDefault="00DE3BED" w:rsidP="00DE3BED">
      <w:pPr>
        <w:pStyle w:val="ActivityNumbers"/>
        <w:numPr>
          <w:ilvl w:val="0"/>
          <w:numId w:val="9"/>
        </w:numPr>
      </w:pPr>
      <w:r>
        <w:t>Return to your group to discuss the processing techniques each pair performed. If you are finished before the other pair of students:</w:t>
      </w:r>
    </w:p>
    <w:p w14:paraId="4139C01A" w14:textId="77777777" w:rsidR="00DE3BED" w:rsidRDefault="00DE3BED" w:rsidP="00DE3BED">
      <w:pPr>
        <w:pStyle w:val="Activitybullet"/>
      </w:pPr>
      <w:r>
        <w:t>Find the strawberry jam that your group made in Part</w:t>
      </w:r>
      <w:r w:rsidRPr="00E842F2">
        <w:t xml:space="preserve"> One</w:t>
      </w:r>
      <w:r>
        <w:t>.</w:t>
      </w:r>
    </w:p>
    <w:p w14:paraId="5F8B8E32" w14:textId="77777777" w:rsidR="00DE3BED" w:rsidRDefault="00DE3BED" w:rsidP="00DE3BED">
      <w:pPr>
        <w:pStyle w:val="Activitybullet"/>
      </w:pPr>
      <w:r>
        <w:t>Remove the metal band and push on the center lid. There should be no give in the lid and the lid should be concave.</w:t>
      </w:r>
    </w:p>
    <w:p w14:paraId="07DAEB76" w14:textId="77777777" w:rsidR="00DE3BED" w:rsidRDefault="00DE3BED" w:rsidP="00DE3BED">
      <w:pPr>
        <w:pStyle w:val="Activitybullet"/>
      </w:pPr>
      <w:r>
        <w:t>After you have determined the seal is good, place in refrigerator.</w:t>
      </w:r>
    </w:p>
    <w:p w14:paraId="7487B26E" w14:textId="77777777" w:rsidR="00DE3BED" w:rsidRDefault="00DE3BED" w:rsidP="00DE3BED">
      <w:pPr>
        <w:pStyle w:val="Activitybullet"/>
      </w:pPr>
      <w:r>
        <w:t>If your jam did not seal properly screw the band on tightly and place in refrigerator. As long as jam stays refrigerated, it will be safe. Lack of a proper seal would mean jam cannot be safely stored on a shelf.</w:t>
      </w:r>
    </w:p>
    <w:p w14:paraId="14D51861" w14:textId="77777777" w:rsidR="00DE3BED" w:rsidRDefault="00DE3BED" w:rsidP="00DE3BED">
      <w:pPr>
        <w:pStyle w:val="ActivityNumbers"/>
      </w:pPr>
      <w:r>
        <w:t>Clean up your workspace. The other pair of students are concluding bread making. Assist them by cleaning up the workspace.</w:t>
      </w:r>
    </w:p>
    <w:p w14:paraId="4E1502CD" w14:textId="77777777" w:rsidR="00DE3BED" w:rsidRDefault="00DE3BED" w:rsidP="00DE3BED"/>
    <w:p w14:paraId="171949D8" w14:textId="77777777" w:rsidR="00DE3BED" w:rsidRDefault="00DE3BED" w:rsidP="00DE3BED">
      <w:pPr>
        <w:pStyle w:val="ActivityBodyBold"/>
      </w:pPr>
      <w:r>
        <w:t>Part Three – Putting It All Together</w:t>
      </w:r>
    </w:p>
    <w:p w14:paraId="40328F01" w14:textId="77777777" w:rsidR="00DE3BED" w:rsidRDefault="00DE3BED" w:rsidP="00DE3BED">
      <w:pPr>
        <w:pStyle w:val="ActivityBody"/>
      </w:pPr>
      <w:r>
        <w:t xml:space="preserve">Your group will bake the bread and finish observations of physical or chemical changes during processing techniques you determined and recorded in your </w:t>
      </w:r>
      <w:r w:rsidRPr="004E0627">
        <w:rPr>
          <w:rStyle w:val="Italic"/>
        </w:rPr>
        <w:t>Laboratory Notebook</w:t>
      </w:r>
      <w:r>
        <w:t>.</w:t>
      </w:r>
    </w:p>
    <w:p w14:paraId="6EA4E14B" w14:textId="77777777" w:rsidR="00DE3BED" w:rsidRPr="0093138F" w:rsidRDefault="00DE3BED" w:rsidP="00DE3BED"/>
    <w:p w14:paraId="4663E279" w14:textId="77777777" w:rsidR="00DE3BED" w:rsidRDefault="00DE3BED" w:rsidP="00DE3BED">
      <w:pPr>
        <w:pStyle w:val="ActivityNumbers"/>
        <w:numPr>
          <w:ilvl w:val="0"/>
          <w:numId w:val="14"/>
        </w:numPr>
      </w:pPr>
      <w:r>
        <w:t>Preheat oven to 350°F.</w:t>
      </w:r>
    </w:p>
    <w:p w14:paraId="00F408EA" w14:textId="77777777" w:rsidR="00DE3BED" w:rsidRDefault="00DE3BED" w:rsidP="00DE3BED">
      <w:pPr>
        <w:pStyle w:val="ActivityNumbers"/>
        <w:numPr>
          <w:ilvl w:val="0"/>
          <w:numId w:val="9"/>
        </w:numPr>
      </w:pPr>
      <w:r>
        <w:t>Bake rolls for 20-25 minutes or until golden brown.</w:t>
      </w:r>
    </w:p>
    <w:p w14:paraId="2D069B07" w14:textId="77777777" w:rsidR="00DE3BED" w:rsidRDefault="00DE3BED" w:rsidP="00DE3BED">
      <w:pPr>
        <w:pStyle w:val="ActivityNumbers"/>
        <w:numPr>
          <w:ilvl w:val="0"/>
          <w:numId w:val="9"/>
        </w:numPr>
      </w:pPr>
      <w:r>
        <w:t xml:space="preserve">Work with group to finish recording data and observations of determined processing techniques in your </w:t>
      </w:r>
      <w:r w:rsidRPr="004E0627">
        <w:rPr>
          <w:rStyle w:val="Italic"/>
        </w:rPr>
        <w:t xml:space="preserve">Laboratory </w:t>
      </w:r>
      <w:r w:rsidRPr="003A0DBB">
        <w:rPr>
          <w:rStyle w:val="Italic"/>
        </w:rPr>
        <w:t>Notebook</w:t>
      </w:r>
      <w:r>
        <w:t>.</w:t>
      </w:r>
    </w:p>
    <w:p w14:paraId="717620DA" w14:textId="77777777" w:rsidR="00DE3BED" w:rsidRDefault="00DE3BED" w:rsidP="00DE3BED">
      <w:pPr>
        <w:pStyle w:val="ActivityNumbers"/>
        <w:numPr>
          <w:ilvl w:val="0"/>
          <w:numId w:val="9"/>
        </w:numPr>
      </w:pPr>
      <w:r>
        <w:t>Remove rolls from oven and place on cooling rack. Let rolls cool for 5 minutes.</w:t>
      </w:r>
    </w:p>
    <w:p w14:paraId="5BD73135" w14:textId="77777777" w:rsidR="00DE3BED" w:rsidRDefault="00DE3BED" w:rsidP="00DE3BED">
      <w:pPr>
        <w:pStyle w:val="ActivityNumbers"/>
        <w:numPr>
          <w:ilvl w:val="0"/>
          <w:numId w:val="9"/>
        </w:numPr>
      </w:pPr>
      <w:r>
        <w:t xml:space="preserve">Retrieve butter and jam from refrigerator. Observe any changes that may have occurred overnight. Record observations in your </w:t>
      </w:r>
      <w:r w:rsidRPr="005E0551">
        <w:rPr>
          <w:rStyle w:val="Italic"/>
        </w:rPr>
        <w:t>Laboratory Notebook</w:t>
      </w:r>
      <w:r>
        <w:t>.</w:t>
      </w:r>
    </w:p>
    <w:p w14:paraId="6987B6F6" w14:textId="77777777" w:rsidR="00DE3BED" w:rsidRDefault="00DE3BED" w:rsidP="00DE3BED">
      <w:pPr>
        <w:pStyle w:val="ActivityNumbers"/>
        <w:numPr>
          <w:ilvl w:val="0"/>
          <w:numId w:val="9"/>
        </w:numPr>
      </w:pPr>
      <w:r>
        <w:t>Spread butter and jam on rolls, eat</w:t>
      </w:r>
      <w:r w:rsidR="00EA34C8">
        <w:t>,</w:t>
      </w:r>
      <w:r>
        <w:t xml:space="preserve"> and enjoy.</w:t>
      </w:r>
    </w:p>
    <w:p w14:paraId="1682ED1C" w14:textId="77777777" w:rsidR="00DE3BED" w:rsidRPr="00DD5B68" w:rsidRDefault="00DE3BED" w:rsidP="00DE3BED">
      <w:pPr>
        <w:pStyle w:val="ActivityNumbers"/>
        <w:numPr>
          <w:ilvl w:val="0"/>
          <w:numId w:val="9"/>
        </w:numPr>
      </w:pPr>
      <w:r>
        <w:t>Clean workspace and answer conclusion questions.</w:t>
      </w:r>
    </w:p>
    <w:p w14:paraId="37CF1AAC" w14:textId="77777777" w:rsidR="00DE3BED" w:rsidRDefault="00DE3BED" w:rsidP="00DE3BED"/>
    <w:p w14:paraId="1F3F079C" w14:textId="77777777" w:rsidR="00DE3BED" w:rsidRDefault="00DE3BED" w:rsidP="00DE3BED">
      <w:pPr>
        <w:pStyle w:val="ActivitySection"/>
      </w:pPr>
      <w:r>
        <w:t>Conclusion</w:t>
      </w:r>
    </w:p>
    <w:p w14:paraId="5013BE51" w14:textId="77777777" w:rsidR="00DE3BED" w:rsidRDefault="00DE3BED" w:rsidP="00DE3BED">
      <w:pPr>
        <w:pStyle w:val="ActivityNumbers"/>
        <w:numPr>
          <w:ilvl w:val="0"/>
          <w:numId w:val="13"/>
        </w:numPr>
      </w:pPr>
      <w:r>
        <w:t>Describe the physical and chemical changes you observed in the strawberries from a raw fruit to a jam.</w:t>
      </w:r>
    </w:p>
    <w:p w14:paraId="207910AE" w14:textId="77777777" w:rsidR="00DE3BED" w:rsidRDefault="00DE3BED" w:rsidP="00DE3BED">
      <w:pPr>
        <w:pStyle w:val="ActivityNumbers"/>
      </w:pPr>
      <w:r>
        <w:t>How were the characteristics of the strawberries affected by the chemical and physical changes?</w:t>
      </w:r>
    </w:p>
    <w:p w14:paraId="5F81A239" w14:textId="77777777" w:rsidR="00210996" w:rsidRPr="002C5E76" w:rsidRDefault="00DE3BED" w:rsidP="00DE3BED">
      <w:pPr>
        <w:pStyle w:val="ActivityNumbers"/>
      </w:pPr>
      <w:r>
        <w:t>What are some reasons the processing of raw products is done in the food industry?</w:t>
      </w:r>
    </w:p>
    <w:sectPr w:rsidR="00210996" w:rsidRPr="002C5E76"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4E334" w14:textId="77777777" w:rsidR="00CB2014" w:rsidRDefault="00CB2014">
      <w:r>
        <w:separator/>
      </w:r>
    </w:p>
  </w:endnote>
  <w:endnote w:type="continuationSeparator" w:id="0">
    <w:p w14:paraId="72BABC54" w14:textId="77777777" w:rsidR="00CB2014" w:rsidRDefault="00CB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70B45D22" w14:textId="77777777" w:rsidTr="00157884">
      <w:tc>
        <w:tcPr>
          <w:tcW w:w="4968" w:type="dxa"/>
          <w:shd w:val="clear" w:color="auto" w:fill="F2F2F2"/>
        </w:tcPr>
        <w:p w14:paraId="67956A69"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A203594" w14:textId="77777777" w:rsidR="00E03370" w:rsidRDefault="003B7DE8" w:rsidP="00E03370">
          <w:pPr>
            <w:pStyle w:val="Footer"/>
          </w:pPr>
          <w:r>
            <w:t>FSS</w:t>
          </w:r>
          <w:r w:rsidR="00E03370" w:rsidRPr="003B0686">
            <w:t xml:space="preserve"> – Activity </w:t>
          </w:r>
          <w:r w:rsidR="003B3071">
            <w:t>4.1.1 Processing Commodities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DB3558">
            <w:rPr>
              <w:rStyle w:val="PageNumber"/>
              <w:rFonts w:cs="Arial"/>
              <w:noProof/>
              <w:szCs w:val="20"/>
            </w:rPr>
            <w:t>6</w:t>
          </w:r>
          <w:r w:rsidR="00E03370" w:rsidRPr="007F0280">
            <w:rPr>
              <w:rStyle w:val="PageNumber"/>
              <w:rFonts w:cs="Arial"/>
              <w:szCs w:val="20"/>
            </w:rPr>
            <w:fldChar w:fldCharType="end"/>
          </w:r>
        </w:p>
      </w:tc>
    </w:tr>
  </w:tbl>
  <w:p w14:paraId="5265D08B"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32690C0D" w14:textId="77777777" w:rsidTr="00FD43FB">
      <w:tc>
        <w:tcPr>
          <w:tcW w:w="4968" w:type="dxa"/>
          <w:shd w:val="clear" w:color="auto" w:fill="F2F2F2"/>
        </w:tcPr>
        <w:p w14:paraId="4B629CDD"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128B9B5" w14:textId="77777777" w:rsidR="003B0686" w:rsidRDefault="00627274" w:rsidP="00AA52A7">
          <w:pPr>
            <w:pStyle w:val="Footer"/>
          </w:pPr>
          <w:r>
            <w:t>FSS</w:t>
          </w:r>
          <w:r w:rsidR="00DE3BED">
            <w:t xml:space="preserve"> – Activity 4.1.1 Processing Commodities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DB3558">
            <w:rPr>
              <w:rStyle w:val="PageNumber"/>
              <w:rFonts w:cs="Arial"/>
              <w:noProof/>
              <w:szCs w:val="20"/>
            </w:rPr>
            <w:t>3</w:t>
          </w:r>
          <w:r w:rsidR="003B0686" w:rsidRPr="00E03370">
            <w:rPr>
              <w:rStyle w:val="PageNumber"/>
              <w:rFonts w:cs="Arial"/>
              <w:szCs w:val="20"/>
            </w:rPr>
            <w:fldChar w:fldCharType="end"/>
          </w:r>
        </w:p>
      </w:tc>
    </w:tr>
  </w:tbl>
  <w:p w14:paraId="03002A8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4D9E3" w14:textId="77777777" w:rsidR="00CB2014" w:rsidRDefault="00CB2014">
      <w:r>
        <w:separator/>
      </w:r>
    </w:p>
  </w:footnote>
  <w:footnote w:type="continuationSeparator" w:id="0">
    <w:p w14:paraId="23180EB3" w14:textId="77777777" w:rsidR="00CB2014" w:rsidRDefault="00CB2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4FCD7"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A9630"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D7719" w14:textId="77777777" w:rsidR="001B1389" w:rsidRDefault="001B1389"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55pt;height:11.55pt" o:bullet="t">
        <v:imagedata r:id="rId1" o:title="mso1DB"/>
      </v:shape>
    </w:pict>
  </w:numPicBullet>
  <w:numPicBullet w:numPicBulletId="1">
    <w:pict>
      <v:shape id="_x0000_i105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1389"/>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B1389"/>
    <w:rsid w:val="001C5732"/>
    <w:rsid w:val="001D3468"/>
    <w:rsid w:val="001E706D"/>
    <w:rsid w:val="001F5964"/>
    <w:rsid w:val="00210996"/>
    <w:rsid w:val="002212A2"/>
    <w:rsid w:val="002438C6"/>
    <w:rsid w:val="00251483"/>
    <w:rsid w:val="00261D56"/>
    <w:rsid w:val="002704AC"/>
    <w:rsid w:val="00270C46"/>
    <w:rsid w:val="00276DA5"/>
    <w:rsid w:val="00292340"/>
    <w:rsid w:val="002B0DD0"/>
    <w:rsid w:val="002C5E76"/>
    <w:rsid w:val="002E4407"/>
    <w:rsid w:val="002F2976"/>
    <w:rsid w:val="002F3C64"/>
    <w:rsid w:val="003310C6"/>
    <w:rsid w:val="003340F2"/>
    <w:rsid w:val="0034081A"/>
    <w:rsid w:val="00343C0F"/>
    <w:rsid w:val="00352B6E"/>
    <w:rsid w:val="003574C4"/>
    <w:rsid w:val="00395386"/>
    <w:rsid w:val="003A2FD6"/>
    <w:rsid w:val="003B0686"/>
    <w:rsid w:val="003B3071"/>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1E3B"/>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11FB"/>
    <w:rsid w:val="008A3B43"/>
    <w:rsid w:val="008D1630"/>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928E5"/>
    <w:rsid w:val="00AA52A7"/>
    <w:rsid w:val="00AC1398"/>
    <w:rsid w:val="00AC6CF6"/>
    <w:rsid w:val="00AE0075"/>
    <w:rsid w:val="00AF47E6"/>
    <w:rsid w:val="00B032F1"/>
    <w:rsid w:val="00B05D83"/>
    <w:rsid w:val="00B43C31"/>
    <w:rsid w:val="00B45B73"/>
    <w:rsid w:val="00B541ED"/>
    <w:rsid w:val="00B836E8"/>
    <w:rsid w:val="00B94588"/>
    <w:rsid w:val="00BA5A7A"/>
    <w:rsid w:val="00BB056A"/>
    <w:rsid w:val="00BC0053"/>
    <w:rsid w:val="00BD3991"/>
    <w:rsid w:val="00BD7B24"/>
    <w:rsid w:val="00BE2F3A"/>
    <w:rsid w:val="00BF2C89"/>
    <w:rsid w:val="00C03055"/>
    <w:rsid w:val="00C33247"/>
    <w:rsid w:val="00C412F9"/>
    <w:rsid w:val="00C53150"/>
    <w:rsid w:val="00C615E1"/>
    <w:rsid w:val="00CA427F"/>
    <w:rsid w:val="00CB08DF"/>
    <w:rsid w:val="00CB2014"/>
    <w:rsid w:val="00CC21A3"/>
    <w:rsid w:val="00CE1E13"/>
    <w:rsid w:val="00CE1E34"/>
    <w:rsid w:val="00CF6E1D"/>
    <w:rsid w:val="00D26462"/>
    <w:rsid w:val="00D27120"/>
    <w:rsid w:val="00D449A4"/>
    <w:rsid w:val="00D813DD"/>
    <w:rsid w:val="00D83D7D"/>
    <w:rsid w:val="00D9030F"/>
    <w:rsid w:val="00DB3558"/>
    <w:rsid w:val="00DC3376"/>
    <w:rsid w:val="00DD3B69"/>
    <w:rsid w:val="00DD6B18"/>
    <w:rsid w:val="00DE2030"/>
    <w:rsid w:val="00DE2572"/>
    <w:rsid w:val="00DE3BED"/>
    <w:rsid w:val="00DE51D2"/>
    <w:rsid w:val="00E02AFD"/>
    <w:rsid w:val="00E03370"/>
    <w:rsid w:val="00E0723A"/>
    <w:rsid w:val="00E33390"/>
    <w:rsid w:val="00E430F2"/>
    <w:rsid w:val="00E56BAB"/>
    <w:rsid w:val="00E65C9D"/>
    <w:rsid w:val="00E70B1A"/>
    <w:rsid w:val="00E71418"/>
    <w:rsid w:val="00E821B9"/>
    <w:rsid w:val="00E83AB6"/>
    <w:rsid w:val="00EA34C8"/>
    <w:rsid w:val="00EE5805"/>
    <w:rsid w:val="00F01A9E"/>
    <w:rsid w:val="00F4061F"/>
    <w:rsid w:val="00F55DDB"/>
    <w:rsid w:val="00F70783"/>
    <w:rsid w:val="00F72E63"/>
    <w:rsid w:val="00F7359C"/>
    <w:rsid w:val="00F76840"/>
    <w:rsid w:val="00F768DE"/>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9AA8D"/>
  <w15:chartTrackingRefBased/>
  <w15:docId w15:val="{48C3331C-E225-4BC6-825C-085CCE18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19</TotalTime>
  <Pages>6</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Activity 4.1.1 Processing Commodities</vt:lpstr>
    </vt:vector>
  </TitlesOfParts>
  <Manager>Dan Jansen</Manager>
  <Company>Curriculum for Agricultural Science Education</Company>
  <LinksUpToDate>false</LinksUpToDate>
  <CharactersWithSpaces>15135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4.1.1 Processing Commodities</dc:title>
  <dc:subject>FSS - Unit 4 - Lesson 4.1 Processing for Consumption</dc:subject>
  <dc:creator>Leslie Fairchild</dc:creator>
  <cp:keywords/>
  <dc:description/>
  <cp:lastModifiedBy>Marlene Jansen</cp:lastModifiedBy>
  <cp:revision>3</cp:revision>
  <cp:lastPrinted>2014-03-03T20:17:00Z</cp:lastPrinted>
  <dcterms:created xsi:type="dcterms:W3CDTF">2015-06-20T19:14:00Z</dcterms:created>
  <dcterms:modified xsi:type="dcterms:W3CDTF">2015-09-03T17:41:00Z</dcterms:modified>
</cp:coreProperties>
</file>